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F20" w:rsidRDefault="000D7F20"/>
    <w:p w:rsidR="000D7F20" w:rsidRDefault="000D7F20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Утвержден приказом</w:t>
      </w:r>
    </w:p>
    <w:p w:rsidR="000D7F20" w:rsidRDefault="000D7F20" w:rsidP="00107FF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Управления образования</w:t>
      </w:r>
    </w:p>
    <w:p w:rsidR="000D7F20" w:rsidRDefault="000D7F20" w:rsidP="003057C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Шекснинского муниципального района</w:t>
      </w:r>
    </w:p>
    <w:p w:rsidR="000D7F20" w:rsidRDefault="000D7F20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от__________________№____________</w:t>
      </w:r>
    </w:p>
    <w:p w:rsidR="000D7F20" w:rsidRDefault="000D7F20" w:rsidP="003057C1">
      <w:pPr>
        <w:jc w:val="right"/>
        <w:rPr>
          <w:color w:val="000000"/>
          <w:sz w:val="28"/>
          <w:szCs w:val="28"/>
        </w:rPr>
      </w:pPr>
    </w:p>
    <w:p w:rsidR="000D7F20" w:rsidRDefault="000D7F20" w:rsidP="003057C1">
      <w:pPr>
        <w:jc w:val="right"/>
        <w:rPr>
          <w:color w:val="000000"/>
          <w:sz w:val="28"/>
          <w:szCs w:val="28"/>
        </w:rPr>
      </w:pPr>
    </w:p>
    <w:p w:rsidR="000D7F20" w:rsidRDefault="000D7F20" w:rsidP="003057C1">
      <w:pPr>
        <w:jc w:val="right"/>
        <w:rPr>
          <w:color w:val="000000"/>
          <w:sz w:val="28"/>
          <w:szCs w:val="28"/>
        </w:rPr>
      </w:pPr>
    </w:p>
    <w:p w:rsidR="000D7F20" w:rsidRDefault="000D7F20" w:rsidP="003057C1">
      <w:pPr>
        <w:jc w:val="right"/>
        <w:rPr>
          <w:color w:val="000000"/>
          <w:sz w:val="28"/>
          <w:szCs w:val="28"/>
        </w:rPr>
      </w:pPr>
    </w:p>
    <w:p w:rsidR="000D7F20" w:rsidRDefault="000D7F20" w:rsidP="003057C1">
      <w:pPr>
        <w:jc w:val="right"/>
        <w:rPr>
          <w:color w:val="000000"/>
          <w:sz w:val="28"/>
          <w:szCs w:val="28"/>
        </w:rPr>
      </w:pPr>
    </w:p>
    <w:p w:rsidR="000D7F20" w:rsidRDefault="000D7F20" w:rsidP="003057C1">
      <w:pPr>
        <w:jc w:val="right"/>
        <w:rPr>
          <w:color w:val="000000"/>
          <w:sz w:val="28"/>
          <w:szCs w:val="28"/>
        </w:rPr>
      </w:pPr>
    </w:p>
    <w:p w:rsidR="000D7F20" w:rsidRDefault="000D7F20" w:rsidP="003057C1">
      <w:pPr>
        <w:jc w:val="right"/>
        <w:rPr>
          <w:color w:val="000000"/>
          <w:sz w:val="28"/>
          <w:szCs w:val="28"/>
        </w:rPr>
      </w:pPr>
    </w:p>
    <w:p w:rsidR="000D7F20" w:rsidRDefault="000D7F20" w:rsidP="003057C1">
      <w:pPr>
        <w:jc w:val="right"/>
        <w:rPr>
          <w:color w:val="000000"/>
          <w:sz w:val="28"/>
          <w:szCs w:val="28"/>
        </w:rPr>
      </w:pPr>
    </w:p>
    <w:p w:rsidR="000D7F20" w:rsidRDefault="000D7F20" w:rsidP="003057C1">
      <w:pPr>
        <w:jc w:val="right"/>
        <w:rPr>
          <w:color w:val="000000"/>
          <w:sz w:val="28"/>
          <w:szCs w:val="28"/>
        </w:rPr>
      </w:pPr>
    </w:p>
    <w:p w:rsidR="000D7F20" w:rsidRDefault="000D7F20" w:rsidP="003057C1">
      <w:pPr>
        <w:jc w:val="right"/>
        <w:rPr>
          <w:color w:val="000000"/>
          <w:sz w:val="28"/>
          <w:szCs w:val="28"/>
        </w:rPr>
      </w:pPr>
    </w:p>
    <w:p w:rsidR="000D7F20" w:rsidRPr="00107FF6" w:rsidRDefault="000D7F20" w:rsidP="003057C1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Административный регламент</w:t>
      </w:r>
    </w:p>
    <w:p w:rsidR="000D7F20" w:rsidRPr="00107FF6" w:rsidRDefault="000D7F20" w:rsidP="00107FF6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предоставления муниципальной услуги</w:t>
      </w:r>
      <w:r>
        <w:rPr>
          <w:bCs/>
          <w:color w:val="000000"/>
          <w:sz w:val="36"/>
          <w:szCs w:val="36"/>
        </w:rPr>
        <w:t xml:space="preserve"> по п</w:t>
      </w:r>
      <w:r w:rsidRPr="00107FF6">
        <w:rPr>
          <w:bCs/>
          <w:color w:val="000000"/>
          <w:sz w:val="36"/>
          <w:szCs w:val="36"/>
        </w:rPr>
        <w:t>редоставлени</w:t>
      </w:r>
      <w:r>
        <w:rPr>
          <w:bCs/>
          <w:color w:val="000000"/>
          <w:sz w:val="36"/>
          <w:szCs w:val="36"/>
        </w:rPr>
        <w:t>ю информации о текущей успеваемости учащегося, ведение электронного дневника и электронного журнала успеваемости</w:t>
      </w:r>
    </w:p>
    <w:p w:rsidR="000D7F20" w:rsidRPr="00107FF6" w:rsidRDefault="000D7F20" w:rsidP="003057C1">
      <w:pPr>
        <w:jc w:val="both"/>
        <w:rPr>
          <w:sz w:val="36"/>
          <w:szCs w:val="36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3057C1">
      <w:pPr>
        <w:rPr>
          <w:b/>
          <w:sz w:val="28"/>
          <w:szCs w:val="28"/>
        </w:rPr>
      </w:pPr>
    </w:p>
    <w:p w:rsidR="000D7F20" w:rsidRDefault="000D7F20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0D7F20" w:rsidRDefault="000D7F20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0D7F20" w:rsidRDefault="000D7F20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0D7F20" w:rsidRDefault="000D7F20" w:rsidP="00107FF6">
      <w:pPr>
        <w:autoSpaceDE w:val="0"/>
        <w:autoSpaceDN w:val="0"/>
        <w:adjustRightInd w:val="0"/>
        <w:outlineLvl w:val="1"/>
        <w:rPr>
          <w:b/>
          <w:sz w:val="28"/>
        </w:rPr>
      </w:pPr>
    </w:p>
    <w:p w:rsidR="000D7F20" w:rsidRPr="00F7531C" w:rsidRDefault="000D7F20" w:rsidP="001069AE">
      <w:pPr>
        <w:autoSpaceDE w:val="0"/>
        <w:autoSpaceDN w:val="0"/>
        <w:adjustRightInd w:val="0"/>
        <w:ind w:firstLine="720"/>
        <w:jc w:val="center"/>
        <w:outlineLvl w:val="1"/>
        <w:rPr>
          <w:b/>
          <w:bCs/>
          <w:sz w:val="28"/>
          <w:szCs w:val="28"/>
        </w:rPr>
      </w:pPr>
      <w:r w:rsidRPr="00F7531C">
        <w:rPr>
          <w:b/>
          <w:sz w:val="28"/>
          <w:szCs w:val="28"/>
        </w:rPr>
        <w:t xml:space="preserve">1. </w:t>
      </w:r>
      <w:r w:rsidRPr="00F7531C">
        <w:rPr>
          <w:b/>
          <w:bCs/>
          <w:sz w:val="28"/>
          <w:szCs w:val="28"/>
        </w:rPr>
        <w:t>ОБЩИЕ ПОЛОЖЕНИЯ</w:t>
      </w:r>
    </w:p>
    <w:p w:rsidR="000D7F20" w:rsidRPr="00757DC0" w:rsidRDefault="000D7F20" w:rsidP="001069AE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</w:rPr>
      </w:pPr>
    </w:p>
    <w:p w:rsidR="000D7F20" w:rsidRPr="00F7531C" w:rsidRDefault="000D7F20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1.1. Предмет регулирования регламента</w:t>
      </w:r>
    </w:p>
    <w:p w:rsidR="000D7F20" w:rsidRDefault="000D7F20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</w:rPr>
      </w:pPr>
      <w:r w:rsidRPr="00757DC0">
        <w:rPr>
          <w:sz w:val="28"/>
        </w:rPr>
        <w:t xml:space="preserve">Административный регламент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по 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 xml:space="preserve">ю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  <w:r w:rsidRPr="00405F0B">
        <w:rPr>
          <w:color w:val="000000"/>
          <w:sz w:val="28"/>
          <w:szCs w:val="28"/>
        </w:rPr>
        <w:t xml:space="preserve"> </w:t>
      </w:r>
      <w:r>
        <w:rPr>
          <w:sz w:val="28"/>
        </w:rPr>
        <w:t>(далее – регламент</w:t>
      </w:r>
      <w:r w:rsidRPr="00757DC0">
        <w:rPr>
          <w:sz w:val="28"/>
        </w:rPr>
        <w:t xml:space="preserve">) </w:t>
      </w:r>
      <w:r>
        <w:rPr>
          <w:sz w:val="28"/>
        </w:rPr>
        <w:t xml:space="preserve">устанавливает порядок и стандарт </w:t>
      </w:r>
      <w:r w:rsidRPr="00757DC0">
        <w:rPr>
          <w:sz w:val="28"/>
        </w:rPr>
        <w:t>предоставлени</w:t>
      </w:r>
      <w:r>
        <w:rPr>
          <w:sz w:val="28"/>
        </w:rPr>
        <w:t>я</w:t>
      </w:r>
      <w:r w:rsidRPr="00757DC0">
        <w:rPr>
          <w:sz w:val="28"/>
        </w:rPr>
        <w:t xml:space="preserve"> муниципальной услуги.</w:t>
      </w:r>
    </w:p>
    <w:p w:rsidR="000D7F20" w:rsidRPr="00F7531C" w:rsidRDefault="000D7F20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1.2. Круг заявителей</w:t>
      </w:r>
    </w:p>
    <w:p w:rsidR="000D7F20" w:rsidRPr="004F7AF6" w:rsidRDefault="000D7F20" w:rsidP="001069A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7AF6">
        <w:rPr>
          <w:rFonts w:ascii="Times New Roman" w:hAnsi="Times New Roman" w:cs="Times New Roman"/>
          <w:sz w:val="28"/>
          <w:szCs w:val="28"/>
        </w:rPr>
        <w:t xml:space="preserve">Заявителем при предоставлении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услуги</w:t>
      </w:r>
      <w:r w:rsidRPr="004F7AF6">
        <w:rPr>
          <w:rFonts w:ascii="Times New Roman" w:hAnsi="Times New Roman" w:cs="Times New Roman"/>
          <w:sz w:val="28"/>
          <w:szCs w:val="28"/>
        </w:rPr>
        <w:t xml:space="preserve"> является физическое </w:t>
      </w:r>
      <w:r>
        <w:rPr>
          <w:rFonts w:ascii="Times New Roman" w:hAnsi="Times New Roman" w:cs="Times New Roman"/>
          <w:sz w:val="28"/>
          <w:szCs w:val="28"/>
        </w:rPr>
        <w:t xml:space="preserve">лицо </w:t>
      </w:r>
      <w:r w:rsidRPr="004F7AF6">
        <w:rPr>
          <w:rFonts w:ascii="Times New Roman" w:hAnsi="Times New Roman" w:cs="Times New Roman"/>
          <w:sz w:val="28"/>
          <w:szCs w:val="28"/>
        </w:rPr>
        <w:t xml:space="preserve">либо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4F7AF6">
        <w:rPr>
          <w:rFonts w:ascii="Times New Roman" w:hAnsi="Times New Roman" w:cs="Times New Roman"/>
          <w:sz w:val="28"/>
          <w:szCs w:val="28"/>
        </w:rPr>
        <w:t xml:space="preserve"> уполномоченны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F7AF6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sz w:val="28"/>
          <w:szCs w:val="28"/>
        </w:rPr>
        <w:t>ь, юридическое лицо</w:t>
      </w:r>
      <w:r w:rsidRPr="004F7AF6">
        <w:rPr>
          <w:rFonts w:ascii="Times New Roman" w:hAnsi="Times New Roman" w:cs="Times New Roman"/>
          <w:sz w:val="28"/>
          <w:szCs w:val="28"/>
        </w:rPr>
        <w:t>, обративш</w:t>
      </w:r>
      <w:r>
        <w:rPr>
          <w:rFonts w:ascii="Times New Roman" w:hAnsi="Times New Roman" w:cs="Times New Roman"/>
          <w:sz w:val="28"/>
          <w:szCs w:val="28"/>
        </w:rPr>
        <w:t>иеся</w:t>
      </w:r>
      <w:r w:rsidRPr="004F7AF6">
        <w:rPr>
          <w:rFonts w:ascii="Times New Roman" w:hAnsi="Times New Roman" w:cs="Times New Roman"/>
          <w:sz w:val="28"/>
          <w:szCs w:val="28"/>
        </w:rPr>
        <w:t xml:space="preserve"> в Управление образования</w:t>
      </w:r>
      <w:r>
        <w:rPr>
          <w:rFonts w:ascii="Times New Roman" w:hAnsi="Times New Roman" w:cs="Times New Roman"/>
          <w:sz w:val="28"/>
          <w:szCs w:val="28"/>
        </w:rPr>
        <w:t>, общеобразовательные организации</w:t>
      </w:r>
      <w:r w:rsidRPr="004F7AF6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 с запросом о предоставлении муниципальной услуги, выраженным в устной, письменной или электронной форме.</w:t>
      </w:r>
    </w:p>
    <w:p w:rsidR="000D7F20" w:rsidRPr="00F7531C" w:rsidRDefault="000D7F20" w:rsidP="001069AE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1.3. Порядок информирования о предоставлении муниципальной услуги</w:t>
      </w:r>
    </w:p>
    <w:p w:rsidR="000D7F20" w:rsidRPr="00D00527" w:rsidRDefault="000D7F20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D00527">
        <w:rPr>
          <w:sz w:val="28"/>
        </w:rPr>
        <w:t>Место нахождения Уполномоченного органа:</w:t>
      </w:r>
    </w:p>
    <w:p w:rsidR="000D7F20" w:rsidRPr="00757DC0" w:rsidRDefault="000D7F20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Юридический и почтовый адрес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: </w:t>
      </w:r>
    </w:p>
    <w:p w:rsidR="000D7F20" w:rsidRDefault="000D7F20" w:rsidP="00C34C37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162562, Вологодская область, Шекснинский район, п. Шексна, ул. Труда, д. 3 «Б».</w:t>
      </w:r>
    </w:p>
    <w:p w:rsidR="000D7F20" w:rsidRDefault="000D7F20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Телефон/факс: (81751) 2-38-50.</w:t>
      </w:r>
    </w:p>
    <w:p w:rsidR="000D7F20" w:rsidRPr="004B5ED2" w:rsidRDefault="000D7F20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электронной почты: </w:t>
      </w:r>
      <w:hyperlink r:id="rId7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sheksna</w:t>
        </w:r>
        <w:r w:rsidRPr="004B5ED2">
          <w:rPr>
            <w:rStyle w:val="Hyperlink"/>
            <w:bCs/>
            <w:color w:val="auto"/>
            <w:sz w:val="28"/>
            <w:u w:val="none"/>
          </w:rPr>
          <w:t>-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edu</w:t>
        </w:r>
        <w:r w:rsidRPr="004B5ED2">
          <w:rPr>
            <w:rStyle w:val="Hyperlink"/>
            <w:bCs/>
            <w:color w:val="auto"/>
            <w:sz w:val="28"/>
            <w:u w:val="none"/>
          </w:rPr>
          <w:t>@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yandex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0D7F20" w:rsidRDefault="000D7F20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8" w:history="1">
        <w:r w:rsidRPr="00757DC0">
          <w:rPr>
            <w:bCs/>
            <w:sz w:val="28"/>
          </w:rPr>
          <w:t>sheksna.edu35.ru</w:t>
        </w:r>
      </w:hyperlink>
      <w:r w:rsidRPr="00757DC0">
        <w:rPr>
          <w:bCs/>
          <w:sz w:val="28"/>
        </w:rPr>
        <w:t xml:space="preserve">. </w:t>
      </w:r>
    </w:p>
    <w:p w:rsidR="000D7F20" w:rsidRPr="004B5ED2" w:rsidRDefault="000D7F20" w:rsidP="001069AE">
      <w:pPr>
        <w:ind w:firstLine="720"/>
        <w:jc w:val="both"/>
        <w:rPr>
          <w:bCs/>
          <w:sz w:val="28"/>
        </w:rPr>
      </w:pPr>
      <w:r w:rsidRPr="004B5ED2">
        <w:rPr>
          <w:bCs/>
          <w:sz w:val="28"/>
        </w:rPr>
        <w:t xml:space="preserve">Адрес Единого портала государственных и муниципальных услуг (функций): </w:t>
      </w:r>
      <w:hyperlink r:id="rId9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www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gosuslugi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0D7F20" w:rsidRPr="006047F0" w:rsidRDefault="000D7F20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Портала государственных и муниципальных услуг (функций) Вологодской области: </w:t>
      </w:r>
      <w:r>
        <w:rPr>
          <w:bCs/>
          <w:sz w:val="28"/>
          <w:lang w:val="en-US"/>
        </w:rPr>
        <w:t>www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gosuslugi</w:t>
      </w:r>
      <w:r>
        <w:rPr>
          <w:bCs/>
          <w:sz w:val="28"/>
        </w:rPr>
        <w:t>35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ru</w:t>
      </w:r>
      <w:r>
        <w:rPr>
          <w:bCs/>
          <w:sz w:val="28"/>
        </w:rPr>
        <w:t>.</w:t>
      </w:r>
    </w:p>
    <w:p w:rsidR="000D7F20" w:rsidRPr="006047F0" w:rsidRDefault="000D7F20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 для информирования по вопросам, связанным с предоставлением муниципальной услуги: (81751) 2-34-87.</w:t>
      </w:r>
    </w:p>
    <w:p w:rsidR="000D7F20" w:rsidRPr="00757DC0" w:rsidRDefault="000D7F20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:</w:t>
      </w:r>
    </w:p>
    <w:p w:rsidR="000D7F20" w:rsidRPr="00757DC0" w:rsidRDefault="000D7F20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Понедельник - пятница с 8.00 до 17.00 (перерыв на обед с 12.00 до 13.00)</w:t>
      </w:r>
      <w:r>
        <w:rPr>
          <w:bCs/>
          <w:sz w:val="28"/>
        </w:rPr>
        <w:t>;</w:t>
      </w:r>
      <w:r w:rsidRPr="00757DC0">
        <w:rPr>
          <w:bCs/>
          <w:sz w:val="28"/>
        </w:rPr>
        <w:t xml:space="preserve"> </w:t>
      </w:r>
    </w:p>
    <w:p w:rsidR="000D7F20" w:rsidRPr="00757DC0" w:rsidRDefault="000D7F20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Выходные дни: суббота, воскресенье.</w:t>
      </w:r>
    </w:p>
    <w:p w:rsidR="000D7F20" w:rsidRDefault="000D7F20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 w:rsidRPr="00757DC0">
        <w:rPr>
          <w:sz w:val="28"/>
        </w:rPr>
        <w:t>Продолжительность рабочего дня непосредственно предшествующего нерабочему праздничному дню, уменьшается на один час.</w:t>
      </w:r>
    </w:p>
    <w:p w:rsidR="000D7F20" w:rsidRDefault="000D7F20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Место нахождения, телефон, адрес электронной почты и официального сайта общеобразовательных организаций представлены в Приложении 6 к настоящему регламенту.</w:t>
      </w:r>
    </w:p>
    <w:p w:rsidR="000D7F20" w:rsidRDefault="000D7F20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Место нахождения Казенного учреждения Шекснинского муниципального района «Многофункциональный центр предоставления государственных и муниципальных услуг» (далее – МФЦ):</w:t>
      </w:r>
    </w:p>
    <w:p w:rsidR="000D7F20" w:rsidRDefault="000D7F20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Почтовый адрес МФЦ: 162562, Вологодская область, Шекснинский район, пос. Шексна, ул. Шлюзовая, д. 1.</w:t>
      </w:r>
    </w:p>
    <w:p w:rsidR="000D7F20" w:rsidRDefault="000D7F20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 xml:space="preserve">Адрес электронной почты МФЦ: </w:t>
      </w:r>
      <w:hyperlink r:id="rId10" w:history="1">
        <w:r w:rsidRPr="00D00527">
          <w:rPr>
            <w:rStyle w:val="Hyperlink"/>
            <w:color w:val="auto"/>
            <w:sz w:val="28"/>
            <w:u w:val="none"/>
            <w:lang w:val="en-US"/>
          </w:rPr>
          <w:t>kusheksna</w:t>
        </w:r>
        <w:r w:rsidRPr="00D00527">
          <w:rPr>
            <w:rStyle w:val="Hyperlink"/>
            <w:color w:val="auto"/>
            <w:sz w:val="28"/>
            <w:u w:val="none"/>
          </w:rPr>
          <w:t>@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yandex</w:t>
        </w:r>
        <w:r w:rsidRPr="00D00527">
          <w:rPr>
            <w:rStyle w:val="Hyperlink"/>
            <w:color w:val="auto"/>
            <w:sz w:val="28"/>
            <w:u w:val="none"/>
          </w:rPr>
          <w:t>.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ru</w:t>
        </w:r>
      </w:hyperlink>
      <w:r w:rsidRPr="00D00527">
        <w:rPr>
          <w:sz w:val="28"/>
        </w:rPr>
        <w:t>.</w:t>
      </w:r>
    </w:p>
    <w:p w:rsidR="000D7F20" w:rsidRPr="00D00527" w:rsidRDefault="000D7F20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МФЦ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11" w:history="1">
        <w:r>
          <w:rPr>
            <w:bCs/>
            <w:sz w:val="28"/>
          </w:rPr>
          <w:t>sheksna.</w:t>
        </w:r>
        <w:r>
          <w:rPr>
            <w:bCs/>
            <w:sz w:val="28"/>
            <w:lang w:val="en-US"/>
          </w:rPr>
          <w:t>mfc</w:t>
        </w:r>
        <w:r w:rsidRPr="00D00527">
          <w:rPr>
            <w:bCs/>
            <w:sz w:val="28"/>
          </w:rPr>
          <w:t>35</w:t>
        </w:r>
        <w:r>
          <w:rPr>
            <w:bCs/>
            <w:sz w:val="28"/>
          </w:rPr>
          <w:t>.</w:t>
        </w:r>
        <w:r>
          <w:rPr>
            <w:bCs/>
            <w:sz w:val="28"/>
            <w:lang w:val="en-US"/>
          </w:rPr>
          <w:t>ru</w:t>
        </w:r>
      </w:hyperlink>
      <w:r w:rsidRPr="00757DC0">
        <w:rPr>
          <w:bCs/>
          <w:sz w:val="28"/>
        </w:rPr>
        <w:t xml:space="preserve">. </w:t>
      </w:r>
    </w:p>
    <w:p w:rsidR="000D7F20" w:rsidRDefault="000D7F20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Телефон/факс МФЦ: (81751) 2-30-08.</w:t>
      </w:r>
    </w:p>
    <w:p w:rsidR="000D7F20" w:rsidRPr="00F7531C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1.4. Способы и порядок получения информации о правилах предоставления муниципальной услуги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Информацию </w:t>
      </w:r>
      <w:r>
        <w:rPr>
          <w:bCs/>
          <w:sz w:val="28"/>
        </w:rPr>
        <w:t>о правилах</w:t>
      </w:r>
      <w:r w:rsidRPr="00757DC0">
        <w:rPr>
          <w:bCs/>
          <w:sz w:val="28"/>
        </w:rPr>
        <w:t xml:space="preserve"> предоставления муниципальной услуги </w:t>
      </w:r>
      <w:r>
        <w:rPr>
          <w:bCs/>
          <w:sz w:val="28"/>
        </w:rPr>
        <w:t xml:space="preserve">заявитель </w:t>
      </w:r>
      <w:r w:rsidRPr="00757DC0">
        <w:rPr>
          <w:bCs/>
          <w:sz w:val="28"/>
        </w:rPr>
        <w:t>мож</w:t>
      </w:r>
      <w:r>
        <w:rPr>
          <w:bCs/>
          <w:sz w:val="28"/>
        </w:rPr>
        <w:t>ет</w:t>
      </w:r>
      <w:r w:rsidRPr="00757DC0">
        <w:rPr>
          <w:bCs/>
          <w:sz w:val="28"/>
        </w:rPr>
        <w:t xml:space="preserve"> получить следующими способами: 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лично;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посредством телефонной, факсимильной связи;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посредством электронной связи;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посредством почтовой связи;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информационных стендах в помещениях Уполномоченного органа, МФЦ;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информационно-телекоммуникационных сети «Интернет»: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официальном сайте Уполномоченного органа, МФЦ;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Едином портале государственных и муниципальных услуг (функций);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Портале государственных и муниципальных услуг (функций) Вологодской области.</w:t>
      </w:r>
    </w:p>
    <w:p w:rsidR="000D7F20" w:rsidRPr="00F7531C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1.5. Информация о правилах предоставления муниципальной услуги, а также настоящий регламент и муниципальный правовой акт об его утверждении размещается на: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информационных стендах Уполномоченного органа, МФЦ;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средствах массовой информации;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официальном сайте Уполномоченного органа, МФЦ в информационно-телекоммуникационной сети «Интернет»;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Едином портале государственных и муниципальных услуг (функций);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Портале государственных и муниципальных услуг (функций) Вологодской области.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информирование.</w:t>
      </w:r>
    </w:p>
    <w:p w:rsidR="000D7F20" w:rsidRPr="00757DC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1.7. </w:t>
      </w:r>
      <w:r w:rsidRPr="00757DC0">
        <w:rPr>
          <w:bCs/>
          <w:sz w:val="28"/>
        </w:rPr>
        <w:t xml:space="preserve">Информирование о </w:t>
      </w:r>
      <w:r>
        <w:rPr>
          <w:bCs/>
          <w:sz w:val="28"/>
        </w:rPr>
        <w:t xml:space="preserve">правилах </w:t>
      </w:r>
      <w:r w:rsidRPr="00757DC0">
        <w:rPr>
          <w:bCs/>
          <w:sz w:val="28"/>
        </w:rPr>
        <w:t>предоставлени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муниципальной услуги осуществляется по следующим вопросам:</w:t>
      </w:r>
    </w:p>
    <w:p w:rsidR="000D7F20" w:rsidRPr="00757DC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место</w:t>
      </w:r>
      <w:r>
        <w:rPr>
          <w:bCs/>
          <w:sz w:val="28"/>
        </w:rPr>
        <w:t xml:space="preserve"> </w:t>
      </w:r>
      <w:r w:rsidRPr="00757DC0">
        <w:rPr>
          <w:bCs/>
          <w:sz w:val="28"/>
        </w:rPr>
        <w:t>нахождени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его структурных подразделений, МФЦ</w:t>
      </w:r>
      <w:r w:rsidRPr="00757DC0">
        <w:rPr>
          <w:bCs/>
          <w:sz w:val="28"/>
        </w:rPr>
        <w:t>;</w:t>
      </w:r>
    </w:p>
    <w:p w:rsidR="000D7F20" w:rsidRPr="00757DC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должностные лица</w:t>
      </w:r>
      <w:r>
        <w:rPr>
          <w:bCs/>
          <w:sz w:val="28"/>
        </w:rPr>
        <w:t xml:space="preserve"> и муниципальные служащие</w:t>
      </w:r>
      <w:r w:rsidRPr="00757DC0">
        <w:rPr>
          <w:bCs/>
          <w:sz w:val="28"/>
        </w:rPr>
        <w:t>, уполномоченные представлять муниципальную услугу и номера контактных телефонов;</w:t>
      </w:r>
    </w:p>
    <w:p w:rsidR="000D7F20" w:rsidRPr="00757DC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0D7F20" w:rsidRPr="00757DC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личного приема руководителем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адрес электронной почты</w:t>
      </w:r>
      <w:r>
        <w:rPr>
          <w:bCs/>
          <w:sz w:val="28"/>
        </w:rPr>
        <w:t>/ официального сайта в информационно-телекоммуникационной сети «Интернет»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действующие нормативные правовые акты по вопросам предоставления муниципальной услуги, в том числе настоящий регламент (наименование, номер, дата принятия);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ход предоставления муниципальной услуги;</w:t>
      </w:r>
    </w:p>
    <w:p w:rsidR="000D7F20" w:rsidRPr="00757DC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перечень документов, необходимых для предо</w:t>
      </w:r>
      <w:r>
        <w:rPr>
          <w:bCs/>
          <w:sz w:val="28"/>
        </w:rPr>
        <w:t>ставления муниципальной услуги;</w:t>
      </w:r>
    </w:p>
    <w:p w:rsidR="000D7F20" w:rsidRPr="00757DC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административные </w:t>
      </w:r>
      <w:r>
        <w:rPr>
          <w:bCs/>
          <w:sz w:val="28"/>
        </w:rPr>
        <w:t>процедуры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0D7F20" w:rsidRPr="00757DC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срок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порядок и формы контроля за предоставлением муниципальной услуги;</w:t>
      </w:r>
    </w:p>
    <w:p w:rsidR="000D7F20" w:rsidRPr="00757DC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основания для отказа в предоставлении муниципальной услуги;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55C14">
        <w:rPr>
          <w:sz w:val="28"/>
          <w:szCs w:val="28"/>
        </w:rPr>
        <w:t>досудебный (внесудебный) порядок обжалования решений и действий (бездействия</w:t>
      </w:r>
      <w:r>
        <w:rPr>
          <w:sz w:val="28"/>
          <w:szCs w:val="28"/>
        </w:rPr>
        <w:t>) должностных лиц и муниципальных служащих Уполномоченного органа</w:t>
      </w:r>
      <w:r w:rsidRPr="00A55C14">
        <w:rPr>
          <w:sz w:val="28"/>
          <w:szCs w:val="28"/>
        </w:rPr>
        <w:t xml:space="preserve">, </w:t>
      </w:r>
      <w:r>
        <w:rPr>
          <w:sz w:val="28"/>
          <w:szCs w:val="28"/>
        </w:rPr>
        <w:t>ответственных за предоставление муниципальной услуги, а также решений, принятых в ходе предоставления муниципальной услуги;</w:t>
      </w:r>
    </w:p>
    <w:p w:rsidR="000D7F20" w:rsidRPr="00757DC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иная информация о деятельности Уполномоченного органа, предоставляемая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почты, факсимильной связи или электронной почты.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Информирование проводится </w:t>
      </w:r>
      <w:r>
        <w:rPr>
          <w:bCs/>
          <w:sz w:val="28"/>
        </w:rPr>
        <w:t xml:space="preserve">на русском языке </w:t>
      </w:r>
      <w:r w:rsidRPr="00757DC0">
        <w:rPr>
          <w:bCs/>
          <w:sz w:val="28"/>
        </w:rPr>
        <w:t xml:space="preserve">в форме </w:t>
      </w:r>
      <w:r>
        <w:rPr>
          <w:bCs/>
          <w:sz w:val="28"/>
        </w:rPr>
        <w:t>индивидуального</w:t>
      </w:r>
      <w:r w:rsidRPr="00757DC0">
        <w:rPr>
          <w:bCs/>
          <w:sz w:val="28"/>
        </w:rPr>
        <w:t xml:space="preserve"> или публичного информирования.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0D7F20" w:rsidRPr="00757DC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Если для подготовки ответа </w:t>
      </w:r>
      <w:r w:rsidRPr="00880087">
        <w:rPr>
          <w:bCs/>
          <w:sz w:val="28"/>
        </w:rPr>
        <w:t>треб</w:t>
      </w:r>
      <w:r>
        <w:rPr>
          <w:bCs/>
          <w:sz w:val="28"/>
        </w:rPr>
        <w:t xml:space="preserve">уется продолжительное время, специалист, ответственный за </w:t>
      </w:r>
      <w:r w:rsidRPr="00880087">
        <w:rPr>
          <w:bCs/>
          <w:sz w:val="28"/>
        </w:rPr>
        <w:t>информирование,</w:t>
      </w:r>
      <w:r>
        <w:rPr>
          <w:bCs/>
          <w:sz w:val="28"/>
        </w:rPr>
        <w:t xml:space="preserve"> может предложить заявителям обратиться за необходимой информацией в письменном виде, либо </w:t>
      </w:r>
      <w:r w:rsidRPr="00880087">
        <w:rPr>
          <w:bCs/>
          <w:sz w:val="28"/>
        </w:rPr>
        <w:t>п</w:t>
      </w:r>
      <w:r>
        <w:rPr>
          <w:bCs/>
          <w:sz w:val="28"/>
        </w:rPr>
        <w:t xml:space="preserve">редложить возможность повторного консультирования </w:t>
      </w:r>
      <w:r w:rsidRPr="00880087">
        <w:rPr>
          <w:bCs/>
          <w:sz w:val="28"/>
        </w:rPr>
        <w:t>по</w:t>
      </w:r>
      <w:r>
        <w:rPr>
          <w:bCs/>
          <w:sz w:val="28"/>
        </w:rPr>
        <w:t xml:space="preserve"> телефону через определенный промежуток времени, а также возможность </w:t>
      </w:r>
      <w:r w:rsidRPr="00880087">
        <w:rPr>
          <w:bCs/>
          <w:sz w:val="28"/>
        </w:rPr>
        <w:t>о</w:t>
      </w:r>
      <w:r>
        <w:rPr>
          <w:bCs/>
          <w:sz w:val="28"/>
        </w:rPr>
        <w:t xml:space="preserve">тветного звонка специалиста, </w:t>
      </w:r>
      <w:r w:rsidRPr="00880087">
        <w:rPr>
          <w:bCs/>
          <w:sz w:val="28"/>
        </w:rPr>
        <w:t>ответственного за информирование, заявителю для разъяснения</w:t>
      </w:r>
      <w:r>
        <w:rPr>
          <w:bCs/>
          <w:sz w:val="28"/>
        </w:rPr>
        <w:t>.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При ответе на телефонные </w:t>
      </w:r>
      <w:r w:rsidRPr="00A13495">
        <w:rPr>
          <w:bCs/>
          <w:sz w:val="28"/>
        </w:rPr>
        <w:t xml:space="preserve">звонки </w:t>
      </w:r>
      <w:r>
        <w:rPr>
          <w:bCs/>
          <w:sz w:val="28"/>
        </w:rPr>
        <w:t xml:space="preserve">специалист, ответственный за информирование, должен назвать </w:t>
      </w:r>
      <w:r w:rsidRPr="00A13495">
        <w:rPr>
          <w:bCs/>
          <w:sz w:val="28"/>
        </w:rPr>
        <w:t>фамили</w:t>
      </w:r>
      <w:r>
        <w:rPr>
          <w:bCs/>
          <w:sz w:val="28"/>
        </w:rPr>
        <w:t>ю, имя, отчество, занимаемую должность и наименование Уполномоченного органа.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Устное информирование должно </w:t>
      </w:r>
      <w:r w:rsidRPr="00A13495">
        <w:rPr>
          <w:bCs/>
          <w:sz w:val="28"/>
        </w:rPr>
        <w:t>про</w:t>
      </w:r>
      <w:r>
        <w:rPr>
          <w:bCs/>
          <w:sz w:val="28"/>
        </w:rPr>
        <w:t xml:space="preserve">водиться с учетом требований </w:t>
      </w:r>
      <w:r w:rsidRPr="00A13495">
        <w:rPr>
          <w:bCs/>
          <w:sz w:val="28"/>
        </w:rPr>
        <w:t>о</w:t>
      </w:r>
      <w:r>
        <w:rPr>
          <w:bCs/>
          <w:sz w:val="28"/>
        </w:rPr>
        <w:t>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</w:t>
      </w:r>
      <w:r w:rsidRPr="00A13495">
        <w:rPr>
          <w:bCs/>
          <w:sz w:val="28"/>
        </w:rPr>
        <w:t xml:space="preserve"> с</w:t>
      </w:r>
      <w:r>
        <w:rPr>
          <w:bCs/>
          <w:sz w:val="28"/>
        </w:rPr>
        <w:t xml:space="preserve">пециалист, </w:t>
      </w:r>
      <w:r w:rsidRPr="00A13495">
        <w:rPr>
          <w:bCs/>
          <w:sz w:val="28"/>
        </w:rPr>
        <w:t>ответственн</w:t>
      </w:r>
      <w:r>
        <w:rPr>
          <w:bCs/>
          <w:sz w:val="28"/>
        </w:rPr>
        <w:t xml:space="preserve">ый за информирование, должен кратко подвести итоги и перечислить меры, </w:t>
      </w:r>
      <w:r w:rsidRPr="00A13495">
        <w:rPr>
          <w:bCs/>
          <w:sz w:val="28"/>
        </w:rPr>
        <w:t>к</w:t>
      </w:r>
      <w:r>
        <w:rPr>
          <w:bCs/>
          <w:sz w:val="28"/>
        </w:rPr>
        <w:t>оторые необходимо принять (кто именно, когда и что должен сделать).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Время ожидания заинтересованного лица при личном обращении за консультаци</w:t>
      </w:r>
      <w:r>
        <w:rPr>
          <w:bCs/>
          <w:sz w:val="28"/>
        </w:rPr>
        <w:t>ей не может превышать 15 минут.</w:t>
      </w:r>
    </w:p>
    <w:p w:rsidR="000D7F20" w:rsidRPr="00A13495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1.8.2. Индивидуальное письменное</w:t>
      </w:r>
      <w:r w:rsidRPr="00A13495">
        <w:rPr>
          <w:bCs/>
          <w:sz w:val="28"/>
        </w:rPr>
        <w:t xml:space="preserve"> ин</w:t>
      </w:r>
      <w:r>
        <w:rPr>
          <w:bCs/>
          <w:sz w:val="28"/>
        </w:rPr>
        <w:t xml:space="preserve">формирование осуществляется в </w:t>
      </w:r>
      <w:r w:rsidRPr="00A13495">
        <w:rPr>
          <w:bCs/>
          <w:sz w:val="28"/>
        </w:rPr>
        <w:t>виде письменног</w:t>
      </w:r>
      <w:r>
        <w:rPr>
          <w:bCs/>
          <w:sz w:val="28"/>
        </w:rPr>
        <w:t xml:space="preserve">о </w:t>
      </w:r>
      <w:r w:rsidRPr="00A13495">
        <w:rPr>
          <w:bCs/>
          <w:sz w:val="28"/>
        </w:rPr>
        <w:t>ответа на обращение заин</w:t>
      </w:r>
      <w:r>
        <w:rPr>
          <w:bCs/>
          <w:sz w:val="28"/>
        </w:rPr>
        <w:t xml:space="preserve">тересованного лица, электронной </w:t>
      </w:r>
      <w:r w:rsidRPr="00A13495">
        <w:rPr>
          <w:bCs/>
          <w:sz w:val="28"/>
        </w:rPr>
        <w:t xml:space="preserve">почтой в зависимости от способа обращения заявителя за информацией. </w:t>
      </w:r>
    </w:p>
    <w:p w:rsidR="000D7F20" w:rsidRPr="00A13495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Ответ на заявление предоставляется в </w:t>
      </w:r>
      <w:r w:rsidRPr="00A13495">
        <w:rPr>
          <w:bCs/>
          <w:sz w:val="28"/>
        </w:rPr>
        <w:t>простой</w:t>
      </w:r>
      <w:r>
        <w:rPr>
          <w:bCs/>
          <w:sz w:val="28"/>
        </w:rPr>
        <w:t>, четкой форме, с указанием фамилии, имени, отчества, номера телефона</w:t>
      </w:r>
      <w:r w:rsidRPr="00A13495">
        <w:rPr>
          <w:bCs/>
          <w:sz w:val="28"/>
        </w:rPr>
        <w:t xml:space="preserve"> и</w:t>
      </w:r>
      <w:r>
        <w:rPr>
          <w:bCs/>
          <w:sz w:val="28"/>
        </w:rPr>
        <w:t>сполнителя и подписывается руководителем Уполномоченного органа.</w:t>
      </w:r>
    </w:p>
    <w:p w:rsidR="000D7F20" w:rsidRPr="00A13495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1.8.3. Публичное устное </w:t>
      </w:r>
      <w:r w:rsidRPr="00A13495">
        <w:rPr>
          <w:bCs/>
          <w:sz w:val="28"/>
        </w:rPr>
        <w:t>информирован</w:t>
      </w:r>
      <w:r>
        <w:rPr>
          <w:bCs/>
          <w:sz w:val="28"/>
        </w:rPr>
        <w:t xml:space="preserve">ие осуществляется посредством привлечения средств массовой </w:t>
      </w:r>
      <w:r w:rsidRPr="00A13495">
        <w:rPr>
          <w:bCs/>
          <w:sz w:val="28"/>
        </w:rPr>
        <w:t>информации</w:t>
      </w:r>
      <w:r>
        <w:rPr>
          <w:bCs/>
          <w:sz w:val="28"/>
        </w:rPr>
        <w:t xml:space="preserve"> - </w:t>
      </w:r>
      <w:r w:rsidRPr="00A13495">
        <w:rPr>
          <w:bCs/>
          <w:sz w:val="28"/>
        </w:rPr>
        <w:t>ра</w:t>
      </w:r>
      <w:r>
        <w:rPr>
          <w:bCs/>
          <w:sz w:val="28"/>
        </w:rPr>
        <w:t xml:space="preserve">дио, телевидения.  Выступления должностных лиц, ответственных за </w:t>
      </w:r>
      <w:r w:rsidRPr="00A13495">
        <w:rPr>
          <w:bCs/>
          <w:sz w:val="28"/>
        </w:rPr>
        <w:t>информирова</w:t>
      </w:r>
      <w:r>
        <w:rPr>
          <w:bCs/>
          <w:sz w:val="28"/>
        </w:rPr>
        <w:t xml:space="preserve">ние, по радио и телевидению </w:t>
      </w:r>
      <w:r w:rsidRPr="00A13495">
        <w:rPr>
          <w:bCs/>
          <w:sz w:val="28"/>
        </w:rPr>
        <w:t xml:space="preserve">согласовываются с руководителем </w:t>
      </w:r>
      <w:r>
        <w:rPr>
          <w:bCs/>
          <w:sz w:val="28"/>
        </w:rPr>
        <w:t>Уполномоченного органа.</w:t>
      </w:r>
    </w:p>
    <w:p w:rsidR="000D7F20" w:rsidRPr="00A13495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1.8.4. Публичное письменное </w:t>
      </w:r>
      <w:r w:rsidRPr="00A13495">
        <w:rPr>
          <w:bCs/>
          <w:sz w:val="28"/>
        </w:rPr>
        <w:t>информ</w:t>
      </w:r>
      <w:r>
        <w:rPr>
          <w:bCs/>
          <w:sz w:val="28"/>
        </w:rPr>
        <w:t xml:space="preserve">ирование осуществляется путем публикации информационных </w:t>
      </w:r>
      <w:r w:rsidRPr="00A13495">
        <w:rPr>
          <w:bCs/>
          <w:sz w:val="28"/>
        </w:rPr>
        <w:t>материал</w:t>
      </w:r>
      <w:r>
        <w:rPr>
          <w:bCs/>
          <w:sz w:val="28"/>
        </w:rPr>
        <w:t xml:space="preserve">ов о правилах предоставления муниципальной услуги, </w:t>
      </w:r>
      <w:r w:rsidRPr="00A13495">
        <w:rPr>
          <w:bCs/>
          <w:sz w:val="28"/>
        </w:rPr>
        <w:t>а также настоящего</w:t>
      </w:r>
      <w:r>
        <w:rPr>
          <w:bCs/>
          <w:sz w:val="28"/>
        </w:rPr>
        <w:t xml:space="preserve"> регламента и </w:t>
      </w:r>
      <w:r w:rsidRPr="00A13495">
        <w:rPr>
          <w:bCs/>
          <w:sz w:val="28"/>
        </w:rPr>
        <w:t xml:space="preserve">муниципального правового акта об его утверждении: </w:t>
      </w:r>
    </w:p>
    <w:p w:rsidR="000D7F20" w:rsidRPr="00A13495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в средствах массовой информации; </w:t>
      </w:r>
    </w:p>
    <w:p w:rsidR="000D7F20" w:rsidRPr="00A13495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официальном сайте</w:t>
      </w:r>
      <w:r>
        <w:rPr>
          <w:bCs/>
          <w:sz w:val="28"/>
        </w:rPr>
        <w:t xml:space="preserve"> Уполномоченного органа в информационно-телекоммуникационной сети «Интернет»</w:t>
      </w:r>
      <w:r w:rsidRPr="00A13495">
        <w:rPr>
          <w:bCs/>
          <w:sz w:val="28"/>
        </w:rPr>
        <w:t xml:space="preserve">; </w:t>
      </w:r>
    </w:p>
    <w:p w:rsidR="000D7F20" w:rsidRPr="00A13495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Едином портале государственных и муниципальных услуг</w:t>
      </w:r>
      <w:r>
        <w:rPr>
          <w:bCs/>
          <w:sz w:val="28"/>
        </w:rPr>
        <w:t xml:space="preserve"> </w:t>
      </w:r>
      <w:r w:rsidRPr="00A13495">
        <w:rPr>
          <w:bCs/>
          <w:sz w:val="28"/>
        </w:rPr>
        <w:t xml:space="preserve">(функций); </w:t>
      </w:r>
    </w:p>
    <w:p w:rsidR="000D7F20" w:rsidRPr="00A13495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на </w:t>
      </w:r>
      <w:r w:rsidRPr="00A13495">
        <w:rPr>
          <w:bCs/>
          <w:sz w:val="28"/>
        </w:rPr>
        <w:t xml:space="preserve">Портале  государственных  и  муниципальных  услуг (функций) Вологодской области; 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на информационных стендах </w:t>
      </w:r>
      <w:r>
        <w:rPr>
          <w:bCs/>
          <w:sz w:val="28"/>
        </w:rPr>
        <w:t>Уполномоченного органа, МФЦ.</w:t>
      </w:r>
    </w:p>
    <w:p w:rsidR="000D7F20" w:rsidRDefault="000D7F20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в виде брошюр требования к размеру шрифта могут быть снижены (не менее № 10).</w:t>
      </w:r>
    </w:p>
    <w:p w:rsidR="000D7F20" w:rsidRPr="00757DC0" w:rsidRDefault="000D7F20" w:rsidP="008B71D3">
      <w:pPr>
        <w:rPr>
          <w:sz w:val="28"/>
        </w:rPr>
      </w:pPr>
    </w:p>
    <w:p w:rsidR="000D7F20" w:rsidRPr="00F7531C" w:rsidRDefault="000D7F20" w:rsidP="001069AE">
      <w:pPr>
        <w:tabs>
          <w:tab w:val="left" w:pos="1440"/>
          <w:tab w:val="left" w:pos="1620"/>
          <w:tab w:val="left" w:pos="2340"/>
        </w:tabs>
        <w:ind w:firstLine="720"/>
        <w:jc w:val="center"/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>2. СТАНДАРТ ПРЕДОСТАВЛЕНИЯ МУНИЦИПАЛЬНОЙ УСЛУГИ</w:t>
      </w:r>
    </w:p>
    <w:p w:rsidR="000D7F20" w:rsidRPr="00467241" w:rsidRDefault="000D7F20" w:rsidP="001069AE">
      <w:pPr>
        <w:tabs>
          <w:tab w:val="left" w:pos="1440"/>
          <w:tab w:val="left" w:pos="1620"/>
        </w:tabs>
        <w:ind w:firstLine="720"/>
        <w:jc w:val="both"/>
        <w:rPr>
          <w:sz w:val="28"/>
        </w:rPr>
      </w:pPr>
    </w:p>
    <w:p w:rsidR="000D7F20" w:rsidRPr="00F7531C" w:rsidRDefault="000D7F20" w:rsidP="001069AE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2.1. Наименование муниципальной услуги</w:t>
      </w:r>
    </w:p>
    <w:p w:rsidR="000D7F20" w:rsidRPr="00467241" w:rsidRDefault="000D7F20" w:rsidP="001069AE">
      <w:pPr>
        <w:tabs>
          <w:tab w:val="left" w:pos="1440"/>
          <w:tab w:val="left" w:pos="1620"/>
        </w:tabs>
        <w:ind w:firstLine="720"/>
        <w:jc w:val="both"/>
        <w:rPr>
          <w:sz w:val="28"/>
        </w:rPr>
      </w:pPr>
      <w:r w:rsidRPr="00A22102">
        <w:rPr>
          <w:bCs/>
          <w:color w:val="000000"/>
          <w:sz w:val="28"/>
          <w:szCs w:val="28"/>
        </w:rPr>
        <w:t xml:space="preserve">Предоставление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  <w:r w:rsidRPr="00A22102">
        <w:rPr>
          <w:sz w:val="28"/>
        </w:rPr>
        <w:t>.</w:t>
      </w:r>
    </w:p>
    <w:p w:rsidR="000D7F20" w:rsidRPr="00F7531C" w:rsidRDefault="000D7F20" w:rsidP="001069AE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2.2. </w:t>
      </w:r>
      <w:r w:rsidRPr="00F7531C">
        <w:rPr>
          <w:b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0D7F20" w:rsidRDefault="000D7F20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2.2.1. </w:t>
      </w:r>
      <w:r w:rsidRPr="00757DC0">
        <w:rPr>
          <w:sz w:val="28"/>
        </w:rPr>
        <w:t>Муниципальную услугу предоставля</w:t>
      </w:r>
      <w:r>
        <w:rPr>
          <w:sz w:val="28"/>
        </w:rPr>
        <w:t>ет:</w:t>
      </w:r>
    </w:p>
    <w:p w:rsidR="000D7F20" w:rsidRDefault="000D7F20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- Управление образования Шекснинского муниципального района;</w:t>
      </w:r>
    </w:p>
    <w:p w:rsidR="000D7F20" w:rsidRDefault="000D7F20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- общеобразовательные организации, подведомственные Управлению образования Шекснинского муниципального района;</w:t>
      </w:r>
    </w:p>
    <w:p w:rsidR="000D7F20" w:rsidRPr="00757DC0" w:rsidRDefault="000D7F20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- многофункциональный центр предоставления государственных и муниципальных услуг (МФЦ) по месту жительства заявителя в части приема и (или) выдачи документов на предоставление муниципальной услуги. </w:t>
      </w:r>
    </w:p>
    <w:p w:rsidR="000D7F20" w:rsidRDefault="000D7F20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2.2.2. Должностные лица, </w:t>
      </w:r>
      <w:r w:rsidRPr="005F00BA">
        <w:rPr>
          <w:sz w:val="28"/>
        </w:rPr>
        <w:t>от</w:t>
      </w:r>
      <w:r>
        <w:rPr>
          <w:sz w:val="28"/>
        </w:rPr>
        <w:t>ветственные за предоставление муниципальной услуги, определяются должностной инструкцией.</w:t>
      </w:r>
    </w:p>
    <w:p w:rsidR="000D7F20" w:rsidRPr="002A5597" w:rsidRDefault="000D7F20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2.2.3. Не допускается требовать от</w:t>
      </w:r>
      <w:r w:rsidRPr="002A5597">
        <w:rPr>
          <w:sz w:val="28"/>
        </w:rPr>
        <w:t xml:space="preserve"> заявите</w:t>
      </w:r>
      <w:r>
        <w:rPr>
          <w:sz w:val="28"/>
        </w:rPr>
        <w:t xml:space="preserve">ля осуществления действий, в том числе согласований, </w:t>
      </w:r>
      <w:r w:rsidRPr="002A5597">
        <w:rPr>
          <w:sz w:val="28"/>
        </w:rPr>
        <w:t>необходимых для получения муниципальной услуги</w:t>
      </w:r>
      <w:r>
        <w:rPr>
          <w:sz w:val="28"/>
        </w:rPr>
        <w:t xml:space="preserve"> и связанных с обращением в иные органы и </w:t>
      </w:r>
      <w:r w:rsidRPr="002A5597">
        <w:rPr>
          <w:sz w:val="28"/>
        </w:rPr>
        <w:t>организац</w:t>
      </w:r>
      <w:r>
        <w:rPr>
          <w:sz w:val="28"/>
        </w:rPr>
        <w:t xml:space="preserve">ии, не </w:t>
      </w:r>
      <w:r w:rsidRPr="002A5597">
        <w:rPr>
          <w:sz w:val="28"/>
        </w:rPr>
        <w:t>предусмотренных настоящим регламентом.</w:t>
      </w:r>
    </w:p>
    <w:p w:rsidR="000D7F20" w:rsidRPr="00F7531C" w:rsidRDefault="000D7F20" w:rsidP="001069AE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2.3. Результат предоставления муниципальной услуги</w:t>
      </w:r>
    </w:p>
    <w:p w:rsidR="000D7F20" w:rsidRDefault="000D7F20" w:rsidP="001069AE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757DC0">
        <w:rPr>
          <w:rFonts w:ascii="Times New Roman" w:hAnsi="Times New Roman" w:cs="Times New Roman"/>
          <w:sz w:val="28"/>
          <w:szCs w:val="24"/>
        </w:rPr>
        <w:t>Результатом предоставления муниципальной услуги явля</w:t>
      </w:r>
      <w:r>
        <w:rPr>
          <w:rFonts w:ascii="Times New Roman" w:hAnsi="Times New Roman" w:cs="Times New Roman"/>
          <w:sz w:val="28"/>
          <w:szCs w:val="24"/>
        </w:rPr>
        <w:t>ю</w:t>
      </w:r>
      <w:r w:rsidRPr="00757DC0">
        <w:rPr>
          <w:rFonts w:ascii="Times New Roman" w:hAnsi="Times New Roman" w:cs="Times New Roman"/>
          <w:sz w:val="28"/>
          <w:szCs w:val="24"/>
        </w:rPr>
        <w:t>тся</w:t>
      </w:r>
      <w:r>
        <w:rPr>
          <w:rFonts w:ascii="Times New Roman" w:hAnsi="Times New Roman" w:cs="Times New Roman"/>
          <w:sz w:val="28"/>
          <w:szCs w:val="24"/>
        </w:rPr>
        <w:t>:</w:t>
      </w:r>
      <w:r w:rsidRPr="00757DC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0D7F20" w:rsidRDefault="000D7F20" w:rsidP="001069A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редоставление</w:t>
      </w:r>
      <w:r w:rsidRPr="009E6B1F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 и направление соответствующего уведомления заявителю (приложение 2 к настоящему регламенту)</w:t>
      </w:r>
      <w:r>
        <w:rPr>
          <w:sz w:val="28"/>
          <w:szCs w:val="28"/>
        </w:rPr>
        <w:t>;</w:t>
      </w:r>
    </w:p>
    <w:p w:rsidR="000D7F20" w:rsidRPr="004F7AF6" w:rsidRDefault="000D7F20" w:rsidP="001069AE">
      <w:pPr>
        <w:ind w:firstLine="720"/>
        <w:contextualSpacing/>
        <w:jc w:val="both"/>
        <w:rPr>
          <w:sz w:val="28"/>
          <w:szCs w:val="28"/>
        </w:rPr>
      </w:pPr>
      <w:r w:rsidRPr="004F7AF6">
        <w:rPr>
          <w:sz w:val="28"/>
          <w:szCs w:val="28"/>
        </w:rPr>
        <w:t xml:space="preserve">2) отказ в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 xml:space="preserve">о текущей успеваемости учащегося, ведение электронного дневника и электронного журнала успеваемости </w:t>
      </w:r>
      <w:r w:rsidRPr="004F7AF6">
        <w:rPr>
          <w:sz w:val="28"/>
          <w:szCs w:val="28"/>
        </w:rPr>
        <w:t>и направление соответствующего уведомления заявителю (приложение 3 к настоящему регламенту).</w:t>
      </w:r>
    </w:p>
    <w:p w:rsidR="000D7F20" w:rsidRPr="00F7531C" w:rsidRDefault="000D7F20" w:rsidP="001069AE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2.4. </w:t>
      </w:r>
      <w:r w:rsidRPr="00F7531C">
        <w:rPr>
          <w:b/>
          <w:sz w:val="28"/>
          <w:szCs w:val="28"/>
        </w:rPr>
        <w:t>Срок предоставления муниципальной услуги</w:t>
      </w:r>
    </w:p>
    <w:p w:rsidR="000D7F20" w:rsidRDefault="000D7F20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393710">
        <w:rPr>
          <w:sz w:val="28"/>
        </w:rPr>
        <w:t xml:space="preserve">Срок предоставления муниципальной услуги составляет 7 </w:t>
      </w:r>
      <w:r>
        <w:rPr>
          <w:sz w:val="28"/>
        </w:rPr>
        <w:t>рабочих</w:t>
      </w:r>
      <w:r w:rsidRPr="00393710">
        <w:rPr>
          <w:sz w:val="28"/>
        </w:rPr>
        <w:t xml:space="preserve"> дней со дня </w:t>
      </w:r>
      <w:r>
        <w:rPr>
          <w:sz w:val="28"/>
        </w:rPr>
        <w:t>подачи заявления</w:t>
      </w:r>
      <w:r w:rsidRPr="00393710">
        <w:rPr>
          <w:sz w:val="28"/>
        </w:rPr>
        <w:t xml:space="preserve"> о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  <w:r>
        <w:rPr>
          <w:sz w:val="28"/>
        </w:rPr>
        <w:t xml:space="preserve"> и приложенных к нему документов.</w:t>
      </w:r>
    </w:p>
    <w:p w:rsidR="000D7F20" w:rsidRPr="00F7531C" w:rsidRDefault="000D7F20" w:rsidP="001069AE">
      <w:pPr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2.5. </w:t>
      </w:r>
      <w:r w:rsidRPr="00F7531C">
        <w:rPr>
          <w:b/>
          <w:sz w:val="28"/>
          <w:szCs w:val="28"/>
        </w:rPr>
        <w:t>Правовые основания для предоставления муниципальной услуги</w:t>
      </w:r>
    </w:p>
    <w:p w:rsidR="000D7F20" w:rsidRPr="00757DC0" w:rsidRDefault="000D7F20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 xml:space="preserve">Предоставление муниципальной услуги по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редоставлению</w:t>
      </w:r>
      <w:r w:rsidRPr="009E6B1F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 xml:space="preserve">о текущей успеваемости учащегося, ведение электронного дневника и электронного журнала успеваемости </w:t>
      </w:r>
      <w:r w:rsidRPr="00757DC0">
        <w:rPr>
          <w:color w:val="000000"/>
          <w:sz w:val="28"/>
        </w:rPr>
        <w:t>осуществляется в соответствии со следующими нормативными правовыми актами:</w:t>
      </w:r>
    </w:p>
    <w:p w:rsidR="000D7F20" w:rsidRPr="00757DC0" w:rsidRDefault="000D7F20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Конституцией Российской Федерации от 12.12.1993;</w:t>
      </w:r>
    </w:p>
    <w:p w:rsidR="000D7F20" w:rsidRPr="00757DC0" w:rsidRDefault="000D7F20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0D7F20" w:rsidRDefault="000D7F20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0D7F20" w:rsidRPr="00757DC0" w:rsidRDefault="000D7F20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757DC0">
        <w:rPr>
          <w:sz w:val="28"/>
        </w:rPr>
        <w:t>Федеральным законом от 29.12.2012</w:t>
      </w:r>
      <w:r w:rsidRPr="00757DC0">
        <w:rPr>
          <w:color w:val="000000"/>
          <w:sz w:val="28"/>
        </w:rPr>
        <w:t xml:space="preserve"> </w:t>
      </w:r>
      <w:r w:rsidRPr="00757DC0">
        <w:rPr>
          <w:sz w:val="28"/>
        </w:rPr>
        <w:t>№ 273-ФЗ «Об образовании в Российской Федерации»;</w:t>
      </w:r>
    </w:p>
    <w:p w:rsidR="000D7F20" w:rsidRDefault="000D7F20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27.07.2006 №</w:t>
      </w:r>
      <w:r>
        <w:rPr>
          <w:color w:val="000000"/>
          <w:sz w:val="28"/>
        </w:rPr>
        <w:t xml:space="preserve"> 152-ФЗ «О персональных данных»;</w:t>
      </w:r>
    </w:p>
    <w:p w:rsidR="000D7F20" w:rsidRPr="004F7AF6" w:rsidRDefault="000D7F20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D9539C">
        <w:rPr>
          <w:color w:val="000000"/>
          <w:sz w:val="28"/>
        </w:rPr>
        <w:t>Закон</w:t>
      </w:r>
      <w:r>
        <w:rPr>
          <w:color w:val="000000"/>
          <w:sz w:val="28"/>
        </w:rPr>
        <w:t>ом</w:t>
      </w:r>
      <w:r w:rsidRPr="00D9539C">
        <w:rPr>
          <w:color w:val="000000"/>
          <w:sz w:val="28"/>
        </w:rPr>
        <w:t xml:space="preserve"> Российской Федерации от 27.04.</w:t>
      </w:r>
      <w:r>
        <w:rPr>
          <w:color w:val="000000"/>
          <w:sz w:val="28"/>
        </w:rPr>
        <w:t>19</w:t>
      </w:r>
      <w:r w:rsidRPr="00D9539C">
        <w:rPr>
          <w:color w:val="000000"/>
          <w:sz w:val="28"/>
        </w:rPr>
        <w:t xml:space="preserve">93 </w:t>
      </w:r>
      <w:r>
        <w:rPr>
          <w:color w:val="000000"/>
          <w:sz w:val="28"/>
        </w:rPr>
        <w:t>№</w:t>
      </w:r>
      <w:r w:rsidRPr="00D9539C">
        <w:rPr>
          <w:color w:val="000000"/>
          <w:sz w:val="28"/>
        </w:rPr>
        <w:t xml:space="preserve"> 4866-1 </w:t>
      </w:r>
      <w:r>
        <w:rPr>
          <w:color w:val="000000"/>
          <w:sz w:val="28"/>
        </w:rPr>
        <w:t>«</w:t>
      </w:r>
      <w:r w:rsidRPr="00D9539C">
        <w:rPr>
          <w:color w:val="000000"/>
          <w:sz w:val="28"/>
        </w:rPr>
        <w:t>Об обжаловании в суд действий и решений, нарушающих права и свободы граждан</w:t>
      </w:r>
      <w:r>
        <w:rPr>
          <w:color w:val="000000"/>
          <w:sz w:val="28"/>
        </w:rPr>
        <w:t>».</w:t>
      </w:r>
    </w:p>
    <w:p w:rsidR="000D7F20" w:rsidRPr="00F7531C" w:rsidRDefault="000D7F20" w:rsidP="001069AE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</w:rPr>
        <w:t xml:space="preserve">2.6. </w:t>
      </w:r>
      <w:r w:rsidRPr="00F7531C">
        <w:rPr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0D7F20" w:rsidRDefault="000D7F20" w:rsidP="001069A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2.6.1. Для получения муниципальной услуги заявитель предоставляет:</w:t>
      </w:r>
    </w:p>
    <w:p w:rsidR="000D7F20" w:rsidRDefault="000D7F20" w:rsidP="001069A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заявление о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  <w:r w:rsidRPr="00405F0B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(приложение 2 к настоящему регламенту).</w:t>
      </w:r>
    </w:p>
    <w:p w:rsidR="000D7F20" w:rsidRDefault="000D7F20" w:rsidP="001069AE">
      <w:pPr>
        <w:ind w:firstLine="720"/>
        <w:jc w:val="both"/>
        <w:rPr>
          <w:sz w:val="28"/>
          <w:szCs w:val="28"/>
        </w:rPr>
      </w:pPr>
      <w:r w:rsidRPr="000F109B">
        <w:rPr>
          <w:sz w:val="28"/>
          <w:szCs w:val="28"/>
        </w:rPr>
        <w:t>Заявление подписывается заявителем лично либо его уполномоченным представителем с приложением оригинала (заверенной копии) доверенности, удостоверяющей полномочия представителя.</w:t>
      </w:r>
    </w:p>
    <w:p w:rsidR="000D7F20" w:rsidRDefault="000D7F20" w:rsidP="001069AE">
      <w:pPr>
        <w:ind w:firstLine="72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2) В целях предоставления </w:t>
      </w:r>
      <w:r>
        <w:rPr>
          <w:bCs/>
          <w:color w:val="000000"/>
          <w:sz w:val="28"/>
          <w:szCs w:val="28"/>
        </w:rPr>
        <w:t>информации о текущей успеваемости учащегося физическое лицо также прилагает к заявлению:</w:t>
      </w:r>
    </w:p>
    <w:p w:rsidR="000D7F20" w:rsidRDefault="000D7F20" w:rsidP="001069AE">
      <w:pPr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согласие родителя (законного представителя) обучающегося на обработку своих персональных данных и персональных данных обучающегося (приложение 4 к настоящему регламенту);</w:t>
      </w:r>
    </w:p>
    <w:p w:rsidR="000D7F20" w:rsidRPr="009A5275" w:rsidRDefault="000D7F20" w:rsidP="001069AE">
      <w:pPr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- паспорт родителя (законного представителя) обучающегося.</w:t>
      </w:r>
    </w:p>
    <w:p w:rsidR="000D7F2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2.6.2. Заявление оформляется на </w:t>
      </w:r>
      <w:r w:rsidRPr="009A5275">
        <w:rPr>
          <w:sz w:val="28"/>
          <w:szCs w:val="28"/>
        </w:rPr>
        <w:t>русско</w:t>
      </w:r>
      <w:r>
        <w:rPr>
          <w:sz w:val="28"/>
          <w:szCs w:val="28"/>
        </w:rPr>
        <w:t xml:space="preserve">м языке, заверяется подписью </w:t>
      </w:r>
      <w:r w:rsidRPr="009A5275">
        <w:rPr>
          <w:sz w:val="28"/>
          <w:szCs w:val="28"/>
        </w:rPr>
        <w:t xml:space="preserve">заявителя. </w:t>
      </w:r>
    </w:p>
    <w:p w:rsidR="000D7F20" w:rsidRPr="009A5275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прилагаемые к заявлению, представляются в подлинниках или копиях. Копии документов, прилагаемые к заявлению, представляются с предъявлением подлинников.</w:t>
      </w:r>
    </w:p>
    <w:p w:rsidR="000D7F20" w:rsidRPr="009A5275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 предоставлении </w:t>
      </w:r>
      <w:r w:rsidRPr="009A5275">
        <w:rPr>
          <w:sz w:val="28"/>
          <w:szCs w:val="28"/>
        </w:rPr>
        <w:t>муници</w:t>
      </w:r>
      <w:r>
        <w:rPr>
          <w:sz w:val="28"/>
          <w:szCs w:val="28"/>
        </w:rPr>
        <w:t xml:space="preserve">пальной услуги и прилагаемые документы представляются заявителем в Уполномоченный орган (МФЦ) на </w:t>
      </w:r>
      <w:r w:rsidRPr="009A5275">
        <w:rPr>
          <w:sz w:val="28"/>
          <w:szCs w:val="28"/>
        </w:rPr>
        <w:t xml:space="preserve">бумажном носителе. </w:t>
      </w:r>
    </w:p>
    <w:p w:rsidR="000D7F2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вправе направить </w:t>
      </w:r>
      <w:r w:rsidRPr="009A5275">
        <w:rPr>
          <w:sz w:val="28"/>
          <w:szCs w:val="28"/>
        </w:rPr>
        <w:t>заявлени</w:t>
      </w:r>
      <w:r>
        <w:rPr>
          <w:sz w:val="28"/>
          <w:szCs w:val="28"/>
        </w:rPr>
        <w:t>е и прилагаемые документы в электронной форме с использованием федеральной государственной информационной системы «</w:t>
      </w:r>
      <w:r w:rsidRPr="009A5275">
        <w:rPr>
          <w:sz w:val="28"/>
          <w:szCs w:val="28"/>
        </w:rPr>
        <w:t>Еди</w:t>
      </w:r>
      <w:r>
        <w:rPr>
          <w:sz w:val="28"/>
          <w:szCs w:val="28"/>
        </w:rPr>
        <w:t>ный портал государственных и муниципальных услуг (функций)», либо государственной информационной системы «Портал государственных и муниципальных услуг (функций) Вологодской области»</w:t>
      </w:r>
      <w:r w:rsidRPr="009A5275">
        <w:rPr>
          <w:sz w:val="28"/>
          <w:szCs w:val="28"/>
        </w:rPr>
        <w:t xml:space="preserve">. </w:t>
      </w:r>
    </w:p>
    <w:p w:rsidR="000D7F2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обращении в электронной форме за получением муниципальной услуги заявление и каждый прилагаемый к нему документ подписываются допустимым видом электронной подписи.</w:t>
      </w:r>
      <w:bookmarkStart w:id="0" w:name="sub_27"/>
    </w:p>
    <w:p w:rsidR="000D7F20" w:rsidRPr="00F7531C" w:rsidRDefault="000D7F20" w:rsidP="001069AE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 xml:space="preserve">2.7. Исчерпывающий перечень документов, необходимых в соответствии </w:t>
      </w:r>
      <w:r>
        <w:rPr>
          <w:b/>
          <w:sz w:val="28"/>
          <w:szCs w:val="28"/>
        </w:rPr>
        <w:t xml:space="preserve">с нормативными правовыми актами </w:t>
      </w:r>
      <w:r w:rsidRPr="00F7531C">
        <w:rPr>
          <w:b/>
          <w:sz w:val="28"/>
          <w:szCs w:val="28"/>
        </w:rPr>
        <w:t>для предоставления муниципальной услуги,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порядок их представления</w:t>
      </w:r>
    </w:p>
    <w:bookmarkEnd w:id="0"/>
    <w:p w:rsidR="000D7F2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необходимые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и которые заявитель вправе представить, отсутствуют.</w:t>
      </w:r>
    </w:p>
    <w:p w:rsidR="000D7F20" w:rsidRPr="003B650A" w:rsidRDefault="000D7F20" w:rsidP="001069AE">
      <w:pPr>
        <w:ind w:firstLine="720"/>
        <w:jc w:val="both"/>
        <w:rPr>
          <w:b/>
          <w:sz w:val="28"/>
          <w:szCs w:val="28"/>
        </w:rPr>
      </w:pPr>
      <w:r w:rsidRPr="003B650A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8</w:t>
      </w:r>
      <w:r w:rsidRPr="003B650A">
        <w:rPr>
          <w:b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0D7F20" w:rsidRPr="009A5275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для отказа в </w:t>
      </w:r>
      <w:r w:rsidRPr="003B650A">
        <w:rPr>
          <w:sz w:val="28"/>
          <w:szCs w:val="28"/>
        </w:rPr>
        <w:t>при</w:t>
      </w:r>
      <w:r>
        <w:rPr>
          <w:sz w:val="28"/>
          <w:szCs w:val="28"/>
        </w:rPr>
        <w:t xml:space="preserve">еме заявления и документов, </w:t>
      </w:r>
      <w:r w:rsidRPr="003B650A">
        <w:rPr>
          <w:sz w:val="28"/>
          <w:szCs w:val="28"/>
        </w:rPr>
        <w:t>необходимых для предоставления муниципальной услуги, не установлено</w:t>
      </w:r>
      <w:r>
        <w:rPr>
          <w:sz w:val="28"/>
          <w:szCs w:val="28"/>
        </w:rPr>
        <w:t>.</w:t>
      </w: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  <w:r w:rsidRPr="00A971CF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9</w:t>
      </w:r>
      <w:r w:rsidRPr="00A971CF">
        <w:rPr>
          <w:b/>
          <w:sz w:val="28"/>
          <w:szCs w:val="28"/>
        </w:rPr>
        <w:t xml:space="preserve">. </w:t>
      </w:r>
      <w:r w:rsidRPr="0092283D">
        <w:rPr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услуги, срок приостановления предоставления муниципальной услуги</w:t>
      </w:r>
    </w:p>
    <w:p w:rsidR="000D7F2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2.9.1. Основания для</w:t>
      </w:r>
      <w:r w:rsidRPr="003B650A">
        <w:rPr>
          <w:sz w:val="28"/>
          <w:szCs w:val="28"/>
        </w:rPr>
        <w:t xml:space="preserve"> приостановления</w:t>
      </w:r>
      <w:r>
        <w:rPr>
          <w:sz w:val="28"/>
          <w:szCs w:val="28"/>
        </w:rPr>
        <w:t xml:space="preserve"> предоставления муниципальной </w:t>
      </w:r>
      <w:r w:rsidRPr="003B650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законодательством не предусмотрены.</w:t>
      </w:r>
    </w:p>
    <w:p w:rsidR="000D7F2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2.9.2.  Основания для </w:t>
      </w:r>
      <w:r w:rsidRPr="003B650A">
        <w:rPr>
          <w:sz w:val="28"/>
          <w:szCs w:val="28"/>
        </w:rPr>
        <w:t>отказа</w:t>
      </w:r>
      <w:r>
        <w:rPr>
          <w:sz w:val="28"/>
          <w:szCs w:val="28"/>
        </w:rPr>
        <w:t xml:space="preserve"> в предоставлении муниципальной услуги</w:t>
      </w:r>
      <w:r>
        <w:rPr>
          <w:bCs/>
          <w:color w:val="000000"/>
          <w:sz w:val="28"/>
          <w:szCs w:val="28"/>
        </w:rPr>
        <w:t>:</w:t>
      </w:r>
    </w:p>
    <w:p w:rsidR="000D7F2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</w:t>
      </w:r>
      <w:r w:rsidRPr="0029735B">
        <w:rPr>
          <w:sz w:val="28"/>
          <w:szCs w:val="28"/>
        </w:rPr>
        <w:t xml:space="preserve">аявление </w:t>
      </w:r>
      <w:r>
        <w:rPr>
          <w:sz w:val="28"/>
          <w:szCs w:val="28"/>
        </w:rPr>
        <w:t>о</w:t>
      </w:r>
      <w:r w:rsidRPr="0029735B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29735B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  <w:r w:rsidRPr="00405F0B">
        <w:rPr>
          <w:color w:val="000000"/>
          <w:sz w:val="28"/>
          <w:szCs w:val="28"/>
        </w:rPr>
        <w:t xml:space="preserve"> </w:t>
      </w:r>
      <w:r w:rsidRPr="0029735B">
        <w:rPr>
          <w:sz w:val="28"/>
          <w:szCs w:val="28"/>
        </w:rPr>
        <w:t xml:space="preserve">оформлено </w:t>
      </w:r>
      <w:r>
        <w:rPr>
          <w:sz w:val="28"/>
          <w:szCs w:val="28"/>
        </w:rPr>
        <w:t>не</w:t>
      </w:r>
      <w:r w:rsidRPr="0029735B">
        <w:rPr>
          <w:sz w:val="28"/>
          <w:szCs w:val="28"/>
        </w:rPr>
        <w:t>надлежащим образом</w:t>
      </w:r>
      <w:r>
        <w:rPr>
          <w:sz w:val="28"/>
          <w:szCs w:val="28"/>
        </w:rPr>
        <w:t>;</w:t>
      </w:r>
    </w:p>
    <w:p w:rsidR="000D7F2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B650A">
        <w:rPr>
          <w:sz w:val="28"/>
          <w:szCs w:val="28"/>
        </w:rPr>
        <w:t xml:space="preserve">предметом заявления является информация, которая не относится к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  <w:r>
        <w:rPr>
          <w:sz w:val="28"/>
          <w:szCs w:val="28"/>
        </w:rPr>
        <w:t>;</w:t>
      </w:r>
    </w:p>
    <w:p w:rsidR="000D7F2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отсутствие согласия на обработку персональных данных родителя (законного представителя) обучающегося и (или) согласия на обработку персональных данных обучающегося (при</w:t>
      </w:r>
      <w:r w:rsidRPr="00C043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предоставлении </w:t>
      </w:r>
      <w:r>
        <w:rPr>
          <w:bCs/>
          <w:color w:val="000000"/>
          <w:sz w:val="28"/>
          <w:szCs w:val="28"/>
        </w:rPr>
        <w:t>информации о текущей успеваемости учащегося</w:t>
      </w:r>
      <w:r>
        <w:rPr>
          <w:sz w:val="28"/>
          <w:szCs w:val="28"/>
        </w:rPr>
        <w:t>).</w:t>
      </w: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  <w:r w:rsidRPr="0098254C">
        <w:rPr>
          <w:b/>
          <w:sz w:val="28"/>
          <w:szCs w:val="28"/>
        </w:rPr>
        <w:t>2.10. Перечень услуг, которые являются необходимыми и обязательными для предоставления муниципальной услуги</w:t>
      </w:r>
    </w:p>
    <w:p w:rsidR="000D7F20" w:rsidRPr="004F7AF6" w:rsidRDefault="000D7F20" w:rsidP="001069AE">
      <w:pPr>
        <w:ind w:firstLine="720"/>
        <w:jc w:val="both"/>
        <w:rPr>
          <w:sz w:val="28"/>
          <w:szCs w:val="28"/>
        </w:rPr>
      </w:pPr>
      <w:r w:rsidRPr="0098254C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2.11. </w:t>
      </w:r>
      <w:r w:rsidRPr="0092283D">
        <w:rPr>
          <w:b/>
          <w:sz w:val="28"/>
          <w:szCs w:val="28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0D7F20" w:rsidRPr="00757DC0" w:rsidRDefault="000D7F20" w:rsidP="001069AE">
      <w:pPr>
        <w:ind w:firstLine="720"/>
        <w:jc w:val="both"/>
        <w:rPr>
          <w:sz w:val="28"/>
        </w:rPr>
      </w:pPr>
      <w:r w:rsidRPr="00757DC0">
        <w:rPr>
          <w:sz w:val="28"/>
        </w:rPr>
        <w:t>Предоставление муниципальной услуги осуществляется на безвозмездной основе.</w:t>
      </w:r>
    </w:p>
    <w:p w:rsidR="000D7F20" w:rsidRPr="0092283D" w:rsidRDefault="000D7F20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2.12. </w:t>
      </w:r>
      <w:r w:rsidRPr="0092283D">
        <w:rPr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0D7F20" w:rsidRDefault="000D7F20" w:rsidP="001069AE">
      <w:pPr>
        <w:ind w:firstLine="720"/>
        <w:jc w:val="both"/>
        <w:rPr>
          <w:sz w:val="28"/>
        </w:rPr>
      </w:pPr>
      <w:r>
        <w:rPr>
          <w:sz w:val="28"/>
        </w:rPr>
        <w:t>Время</w:t>
      </w:r>
      <w:r w:rsidRPr="00757DC0">
        <w:rPr>
          <w:sz w:val="28"/>
        </w:rPr>
        <w:t xml:space="preserve"> ожидания в очереди при подаче заявления о предоставлении муниципальной услуги и при получении результата предоставления муниципальной услуги не долж</w:t>
      </w:r>
      <w:r>
        <w:rPr>
          <w:sz w:val="28"/>
        </w:rPr>
        <w:t>но</w:t>
      </w:r>
      <w:r w:rsidRPr="00757DC0">
        <w:rPr>
          <w:sz w:val="28"/>
        </w:rPr>
        <w:t xml:space="preserve"> превышать 15 минут</w:t>
      </w:r>
      <w:r>
        <w:rPr>
          <w:sz w:val="28"/>
        </w:rPr>
        <w:t>.</w:t>
      </w:r>
    </w:p>
    <w:p w:rsidR="000D7F20" w:rsidRPr="0092283D" w:rsidRDefault="000D7F20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2.13. </w:t>
      </w:r>
      <w:r w:rsidRPr="0092283D">
        <w:rPr>
          <w:b/>
          <w:sz w:val="28"/>
          <w:szCs w:val="28"/>
        </w:rPr>
        <w:t xml:space="preserve">Срок </w:t>
      </w:r>
      <w:r>
        <w:rPr>
          <w:b/>
          <w:sz w:val="28"/>
          <w:szCs w:val="28"/>
        </w:rPr>
        <w:t xml:space="preserve">и порядок </w:t>
      </w:r>
      <w:r w:rsidRPr="0092283D">
        <w:rPr>
          <w:b/>
          <w:sz w:val="28"/>
          <w:szCs w:val="28"/>
        </w:rPr>
        <w:t>регистрации запроса заявителя о предоставлении муниципальной услуги</w:t>
      </w:r>
      <w:r>
        <w:rPr>
          <w:b/>
          <w:sz w:val="28"/>
          <w:szCs w:val="28"/>
        </w:rPr>
        <w:t>, в том числе в электронной форме</w:t>
      </w:r>
    </w:p>
    <w:p w:rsidR="000D7F20" w:rsidRDefault="000D7F20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2.13.1. Специалист, ответственный за прием и регистрацию заявления, регистрирует заявление о предоставлении муниципальной услуги в день его поступления в Журнале регистрации заявлений (далее также – Журнал регистрации).</w:t>
      </w:r>
    </w:p>
    <w:p w:rsidR="000D7F20" w:rsidRDefault="000D7F20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 поступлении заявления в электронном виде в нерабочее время оно регистрируется специалистом, ответственным за прием и регистрацию заявления, в Журнале регистрации в ближайший рабочий день, следующий за днем поступления указанного заявления.</w:t>
      </w:r>
    </w:p>
    <w:p w:rsidR="000D7F20" w:rsidRDefault="000D7F20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2.13.2. В случае если заявитель направил заявление о предоставлении муниципальной услуги в электронном виде, специалист, ответственный за прием  регистрацию заявления, в течение трех рабочих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0D7F20" w:rsidRDefault="000D7F20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0D7F20" w:rsidRDefault="000D7F20" w:rsidP="005B3B51">
      <w:pPr>
        <w:ind w:firstLine="720"/>
        <w:jc w:val="both"/>
        <w:rPr>
          <w:b/>
          <w:sz w:val="28"/>
          <w:szCs w:val="28"/>
        </w:rPr>
      </w:pPr>
      <w:r w:rsidRPr="0092283D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4</w:t>
      </w:r>
      <w:r w:rsidRPr="0092283D">
        <w:rPr>
          <w:b/>
          <w:sz w:val="28"/>
          <w:szCs w:val="28"/>
        </w:rPr>
        <w:t>. Требования к помещениям, в которых предоставля</w:t>
      </w:r>
      <w:r>
        <w:rPr>
          <w:b/>
          <w:sz w:val="28"/>
          <w:szCs w:val="28"/>
        </w:rPr>
        <w:t>е</w:t>
      </w:r>
      <w:r w:rsidRPr="0092283D">
        <w:rPr>
          <w:b/>
          <w:sz w:val="28"/>
          <w:szCs w:val="28"/>
        </w:rPr>
        <w:t>тся муниципальн</w:t>
      </w:r>
      <w:r>
        <w:rPr>
          <w:b/>
          <w:sz w:val="28"/>
          <w:szCs w:val="28"/>
        </w:rPr>
        <w:t>ая</w:t>
      </w:r>
      <w:r w:rsidRPr="0092283D">
        <w:rPr>
          <w:b/>
          <w:sz w:val="28"/>
          <w:szCs w:val="28"/>
        </w:rPr>
        <w:t xml:space="preserve"> услуг</w:t>
      </w:r>
      <w:r>
        <w:rPr>
          <w:b/>
          <w:sz w:val="28"/>
          <w:szCs w:val="28"/>
        </w:rPr>
        <w:t>а</w:t>
      </w:r>
      <w:r w:rsidRPr="0092283D">
        <w:rPr>
          <w:b/>
          <w:sz w:val="28"/>
          <w:szCs w:val="28"/>
        </w:rPr>
        <w:t>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  <w:r>
        <w:rPr>
          <w:b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0D7F20" w:rsidRPr="00560E7A" w:rsidRDefault="000D7F20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2.14.1. Центральный вход в здание Уполномоченного органа (МФЦ), в котором предоставляется муниципальная услуга, </w:t>
      </w:r>
      <w:r w:rsidRPr="00560E7A">
        <w:rPr>
          <w:sz w:val="28"/>
          <w:szCs w:val="28"/>
        </w:rPr>
        <w:t>обо</w:t>
      </w:r>
      <w:r>
        <w:rPr>
          <w:sz w:val="28"/>
          <w:szCs w:val="28"/>
        </w:rPr>
        <w:t xml:space="preserve">рудуется вывеской, содержащей </w:t>
      </w:r>
      <w:r w:rsidRPr="00560E7A">
        <w:rPr>
          <w:sz w:val="28"/>
          <w:szCs w:val="28"/>
        </w:rPr>
        <w:t xml:space="preserve">информацию о наименовании и режиме работы. </w:t>
      </w:r>
    </w:p>
    <w:p w:rsidR="000D7F20" w:rsidRPr="00560E7A" w:rsidRDefault="000D7F20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2.14.2. Помещения, </w:t>
      </w:r>
      <w:r w:rsidRPr="00560E7A">
        <w:rPr>
          <w:sz w:val="28"/>
          <w:szCs w:val="28"/>
        </w:rPr>
        <w:t>предн</w:t>
      </w:r>
      <w:r>
        <w:rPr>
          <w:sz w:val="28"/>
          <w:szCs w:val="28"/>
        </w:rPr>
        <w:t xml:space="preserve">азначенные для предоставления </w:t>
      </w:r>
      <w:r w:rsidRPr="00560E7A">
        <w:rPr>
          <w:sz w:val="28"/>
          <w:szCs w:val="28"/>
        </w:rPr>
        <w:t xml:space="preserve">муниципальной услуги, соответствуют санитарным правилам и нормам. </w:t>
      </w:r>
    </w:p>
    <w:p w:rsidR="000D7F20" w:rsidRPr="00560E7A" w:rsidRDefault="000D7F20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60E7A">
        <w:rPr>
          <w:sz w:val="28"/>
          <w:szCs w:val="28"/>
        </w:rPr>
        <w:t xml:space="preserve"> по</w:t>
      </w:r>
      <w:r>
        <w:rPr>
          <w:sz w:val="28"/>
          <w:szCs w:val="28"/>
        </w:rPr>
        <w:t>мещениях на видном месте</w:t>
      </w:r>
      <w:r w:rsidRPr="00560E7A">
        <w:rPr>
          <w:sz w:val="28"/>
          <w:szCs w:val="28"/>
        </w:rPr>
        <w:t xml:space="preserve"> помещаю</w:t>
      </w:r>
      <w:r>
        <w:rPr>
          <w:sz w:val="28"/>
          <w:szCs w:val="28"/>
        </w:rPr>
        <w:t xml:space="preserve">тся схемы размещения средств </w:t>
      </w:r>
      <w:r w:rsidRPr="00560E7A">
        <w:rPr>
          <w:sz w:val="28"/>
          <w:szCs w:val="28"/>
        </w:rPr>
        <w:t xml:space="preserve">пожаротушения и путей эвакуации в экстренных случаях. </w:t>
      </w:r>
    </w:p>
    <w:p w:rsidR="000D7F20" w:rsidRPr="00134C97" w:rsidRDefault="000D7F20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приема граждан оборудуются противопожарной системой и средствами пожаротушения, системой оповещения</w:t>
      </w:r>
      <w:r w:rsidRPr="00560E7A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</w:t>
      </w:r>
      <w:r w:rsidRPr="00134C97">
        <w:rPr>
          <w:sz w:val="28"/>
          <w:szCs w:val="28"/>
        </w:rPr>
        <w:t xml:space="preserve">возникновении чрезвычайной ситуации, системой охраны. </w:t>
      </w:r>
    </w:p>
    <w:p w:rsidR="000D7F20" w:rsidRPr="00134C97" w:rsidRDefault="000D7F20" w:rsidP="005B3B51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4C97">
        <w:rPr>
          <w:rFonts w:ascii="Times New Roman" w:hAnsi="Times New Roman" w:cs="Times New Roman"/>
          <w:sz w:val="28"/>
          <w:szCs w:val="28"/>
        </w:rPr>
        <w:t xml:space="preserve">2.14.3.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содержащим визуальную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текстовую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мультимедийную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информацию о правилах предоставления муниципальной услуги</w:t>
      </w:r>
      <w:r w:rsidRPr="00134C97">
        <w:rPr>
          <w:rFonts w:ascii="Times New Roman" w:hAnsi="Times New Roman" w:cs="Times New Roman"/>
          <w:sz w:val="28"/>
          <w:szCs w:val="28"/>
        </w:rPr>
        <w:t xml:space="preserve">.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 реквизиты нормативных правовых актов, которые регламентируют порядок предоставления муниципальной услуги, настоящий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0D7F20" w:rsidRPr="00560E7A" w:rsidRDefault="000D7F20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</w:t>
      </w:r>
      <w:r w:rsidRPr="00560E7A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регламент, муниципальный</w:t>
      </w:r>
      <w:r w:rsidRPr="00560E7A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равовой акт об его утверждении, </w:t>
      </w:r>
      <w:r w:rsidRPr="00560E7A">
        <w:rPr>
          <w:sz w:val="28"/>
          <w:szCs w:val="28"/>
        </w:rPr>
        <w:t>нормативные</w:t>
      </w:r>
      <w:r>
        <w:rPr>
          <w:sz w:val="28"/>
          <w:szCs w:val="28"/>
        </w:rPr>
        <w:t xml:space="preserve"> правовые акты, регулирующие предоставление муниципальной услуги, перечень документов, необходимых для получения муниципальной услуги, форма заявления,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0D7F20" w:rsidRPr="00560E7A" w:rsidRDefault="000D7F20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2.14.4. </w:t>
      </w:r>
      <w:r w:rsidRPr="00560E7A">
        <w:rPr>
          <w:sz w:val="28"/>
          <w:szCs w:val="28"/>
        </w:rPr>
        <w:t>Места ожидания и приема заяв</w:t>
      </w:r>
      <w:r>
        <w:rPr>
          <w:sz w:val="28"/>
          <w:szCs w:val="28"/>
        </w:rPr>
        <w:t>ителей соответствуют комфортным условиям, оборудованы</w:t>
      </w:r>
      <w:r w:rsidRPr="00560E7A">
        <w:rPr>
          <w:sz w:val="28"/>
          <w:szCs w:val="28"/>
        </w:rPr>
        <w:t xml:space="preserve"> столами, стульям</w:t>
      </w:r>
      <w:r>
        <w:rPr>
          <w:sz w:val="28"/>
          <w:szCs w:val="28"/>
        </w:rPr>
        <w:t xml:space="preserve">и для возможности оформления </w:t>
      </w:r>
      <w:r w:rsidRPr="00560E7A">
        <w:rPr>
          <w:sz w:val="28"/>
          <w:szCs w:val="28"/>
        </w:rPr>
        <w:t xml:space="preserve">документов, обеспечиваются канцелярскими принадлежностями. </w:t>
      </w:r>
    </w:p>
    <w:p w:rsidR="000D7F20" w:rsidRDefault="000D7F20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 осуществляется в специально</w:t>
      </w:r>
      <w:r w:rsidRPr="00560E7A">
        <w:rPr>
          <w:sz w:val="28"/>
          <w:szCs w:val="28"/>
        </w:rPr>
        <w:t xml:space="preserve"> выделенных </w:t>
      </w:r>
      <w:r>
        <w:rPr>
          <w:sz w:val="28"/>
          <w:szCs w:val="28"/>
        </w:rPr>
        <w:t xml:space="preserve">для этих </w:t>
      </w:r>
      <w:r w:rsidRPr="00560E7A">
        <w:rPr>
          <w:sz w:val="28"/>
          <w:szCs w:val="28"/>
        </w:rPr>
        <w:t>целей помещениях</w:t>
      </w:r>
      <w:r>
        <w:rPr>
          <w:sz w:val="28"/>
          <w:szCs w:val="28"/>
        </w:rPr>
        <w:t xml:space="preserve"> </w:t>
      </w:r>
      <w:r w:rsidRPr="00560E7A">
        <w:rPr>
          <w:sz w:val="28"/>
          <w:szCs w:val="28"/>
        </w:rPr>
        <w:t>– местах предос</w:t>
      </w:r>
      <w:r>
        <w:rPr>
          <w:sz w:val="28"/>
          <w:szCs w:val="28"/>
        </w:rPr>
        <w:t xml:space="preserve">тавления муниципальной услуги. </w:t>
      </w:r>
    </w:p>
    <w:p w:rsidR="000D7F20" w:rsidRPr="00560E7A" w:rsidRDefault="000D7F20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Кабинеты </w:t>
      </w:r>
      <w:r w:rsidRPr="00560E7A">
        <w:rPr>
          <w:sz w:val="28"/>
          <w:szCs w:val="28"/>
        </w:rPr>
        <w:t>ответственных</w:t>
      </w:r>
      <w:r>
        <w:rPr>
          <w:sz w:val="28"/>
          <w:szCs w:val="28"/>
        </w:rPr>
        <w:t xml:space="preserve"> должностных лиц оборудуются информационными </w:t>
      </w:r>
      <w:r w:rsidRPr="00560E7A">
        <w:rPr>
          <w:sz w:val="28"/>
          <w:szCs w:val="28"/>
        </w:rPr>
        <w:t>табличками</w:t>
      </w:r>
      <w:r>
        <w:rPr>
          <w:sz w:val="28"/>
          <w:szCs w:val="28"/>
        </w:rPr>
        <w:t xml:space="preserve"> (вывесками) с указанием номера кабинета и </w:t>
      </w:r>
      <w:r w:rsidRPr="00560E7A">
        <w:rPr>
          <w:sz w:val="28"/>
          <w:szCs w:val="28"/>
        </w:rPr>
        <w:t xml:space="preserve">наименования </w:t>
      </w:r>
      <w:r>
        <w:rPr>
          <w:sz w:val="28"/>
          <w:szCs w:val="28"/>
        </w:rPr>
        <w:t>Уполномоченного органа</w:t>
      </w:r>
      <w:r w:rsidRPr="00560E7A">
        <w:rPr>
          <w:sz w:val="28"/>
          <w:szCs w:val="28"/>
        </w:rPr>
        <w:t xml:space="preserve">. </w:t>
      </w:r>
    </w:p>
    <w:p w:rsidR="000D7F20" w:rsidRPr="00560E7A" w:rsidRDefault="000D7F20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Таблички на дверях или стенах </w:t>
      </w:r>
      <w:r w:rsidRPr="00560E7A">
        <w:rPr>
          <w:sz w:val="28"/>
          <w:szCs w:val="28"/>
        </w:rPr>
        <w:t>устанавл</w:t>
      </w:r>
      <w:r>
        <w:rPr>
          <w:sz w:val="28"/>
          <w:szCs w:val="28"/>
        </w:rPr>
        <w:t xml:space="preserve">иваются таким образом, чтобы </w:t>
      </w:r>
      <w:r w:rsidRPr="00560E7A">
        <w:rPr>
          <w:sz w:val="28"/>
          <w:szCs w:val="28"/>
        </w:rPr>
        <w:t xml:space="preserve">при открытой двери таблички были видны и читаемы. </w:t>
      </w:r>
    </w:p>
    <w:p w:rsidR="000D7F20" w:rsidRPr="004110EF" w:rsidRDefault="000D7F20" w:rsidP="005B3B5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10EF">
        <w:rPr>
          <w:sz w:val="28"/>
          <w:szCs w:val="28"/>
        </w:rPr>
        <w:t>2.14.5. 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0D7F20" w:rsidRPr="004110EF" w:rsidRDefault="000D7F20" w:rsidP="005B3B51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0D7F20" w:rsidRPr="004110EF" w:rsidRDefault="000D7F20" w:rsidP="005B3B5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  <w:r w:rsidRPr="00B80E00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5</w:t>
      </w:r>
      <w:r w:rsidRPr="00B80E00">
        <w:rPr>
          <w:b/>
          <w:sz w:val="28"/>
          <w:szCs w:val="28"/>
        </w:rPr>
        <w:t>. Показатели доступности и качества муниципальной услуги</w:t>
      </w:r>
    </w:p>
    <w:p w:rsidR="000D7F20" w:rsidRPr="00B80E0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2.15.1. </w:t>
      </w:r>
      <w:r w:rsidRPr="00B80E00">
        <w:rPr>
          <w:sz w:val="28"/>
          <w:szCs w:val="28"/>
        </w:rPr>
        <w:t xml:space="preserve">Показателями доступности муниципальной услуги являются: </w:t>
      </w:r>
    </w:p>
    <w:p w:rsidR="000D7F2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</w:t>
      </w:r>
      <w:r w:rsidRPr="00B80E00">
        <w:rPr>
          <w:sz w:val="28"/>
          <w:szCs w:val="28"/>
        </w:rPr>
        <w:t xml:space="preserve">заявителей о предоставлении муниципальной услуги; </w:t>
      </w:r>
    </w:p>
    <w:p w:rsidR="000D7F2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территорий, прилегающих к месторасположению Уполномоченного органа, местами парковки автотранспортных средств;</w:t>
      </w:r>
    </w:p>
    <w:p w:rsidR="000D7F2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графика работы Уполномоченного органа;</w:t>
      </w:r>
    </w:p>
    <w:p w:rsidR="000D7F2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0D7F20" w:rsidRPr="00757DC0" w:rsidRDefault="000D7F20" w:rsidP="001069AE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доступность к сведениям о муниципальной услуге посредством использования различных каналов, в том числе получения информации с использованием информационно-телекоммуникационных технологий;</w:t>
      </w:r>
    </w:p>
    <w:p w:rsidR="000D7F20" w:rsidRDefault="000D7F20" w:rsidP="00AA5317">
      <w:pPr>
        <w:ind w:firstLine="720"/>
        <w:rPr>
          <w:sz w:val="28"/>
        </w:rPr>
      </w:pPr>
      <w:r w:rsidRPr="00757DC0">
        <w:rPr>
          <w:sz w:val="28"/>
        </w:rPr>
        <w:t>-</w:t>
      </w:r>
      <w:r>
        <w:rPr>
          <w:sz w:val="28"/>
        </w:rPr>
        <w:t xml:space="preserve"> </w:t>
      </w:r>
      <w:r w:rsidRPr="00757DC0">
        <w:rPr>
          <w:sz w:val="28"/>
        </w:rPr>
        <w:t>возможность использ</w:t>
      </w:r>
      <w:r>
        <w:rPr>
          <w:sz w:val="28"/>
        </w:rPr>
        <w:t>ования заявителем информационно-</w:t>
      </w:r>
      <w:r w:rsidRPr="00757DC0">
        <w:rPr>
          <w:sz w:val="28"/>
        </w:rPr>
        <w:t>телекоммуникационных технологий при</w:t>
      </w:r>
      <w:r>
        <w:rPr>
          <w:sz w:val="28"/>
        </w:rPr>
        <w:t xml:space="preserve"> получении муниципальной услуги.</w:t>
      </w:r>
    </w:p>
    <w:p w:rsidR="000D7F20" w:rsidRPr="00B80E0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2.15.2. </w:t>
      </w:r>
      <w:r w:rsidRPr="00B80E00">
        <w:rPr>
          <w:sz w:val="28"/>
          <w:szCs w:val="28"/>
        </w:rPr>
        <w:t xml:space="preserve">Показателями качества муниципальной услуги являются: </w:t>
      </w:r>
    </w:p>
    <w:p w:rsidR="000D7F20" w:rsidRPr="00B80E0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соблюдение </w:t>
      </w:r>
      <w:r w:rsidRPr="00B80E00">
        <w:rPr>
          <w:sz w:val="28"/>
          <w:szCs w:val="28"/>
        </w:rPr>
        <w:t>сро</w:t>
      </w:r>
      <w:r>
        <w:rPr>
          <w:sz w:val="28"/>
          <w:szCs w:val="28"/>
        </w:rPr>
        <w:t xml:space="preserve">ков и последовательности выполнения всех административных </w:t>
      </w:r>
      <w:r w:rsidRPr="00B80E00">
        <w:rPr>
          <w:sz w:val="28"/>
          <w:szCs w:val="28"/>
        </w:rPr>
        <w:t>процед</w:t>
      </w:r>
      <w:r>
        <w:rPr>
          <w:sz w:val="28"/>
          <w:szCs w:val="28"/>
        </w:rPr>
        <w:t xml:space="preserve">ур, предусмотренных настоящим </w:t>
      </w:r>
      <w:r w:rsidRPr="00B80E00">
        <w:rPr>
          <w:sz w:val="28"/>
          <w:szCs w:val="28"/>
        </w:rPr>
        <w:t xml:space="preserve">регламентом; </w:t>
      </w:r>
    </w:p>
    <w:p w:rsidR="000D7F20" w:rsidRPr="004F7AF6" w:rsidRDefault="000D7F20" w:rsidP="001069AE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отсутствие обоснованных жалоб заявителей.</w:t>
      </w:r>
    </w:p>
    <w:p w:rsidR="000D7F20" w:rsidRPr="00FE1CDD" w:rsidRDefault="000D7F20" w:rsidP="001069AE">
      <w:pPr>
        <w:ind w:firstLine="720"/>
        <w:jc w:val="both"/>
        <w:rPr>
          <w:b/>
          <w:sz w:val="28"/>
        </w:rPr>
      </w:pPr>
      <w:r w:rsidRPr="00FE1CDD">
        <w:rPr>
          <w:b/>
          <w:sz w:val="28"/>
        </w:rPr>
        <w:t>2.1</w:t>
      </w:r>
      <w:r>
        <w:rPr>
          <w:b/>
          <w:sz w:val="28"/>
        </w:rPr>
        <w:t>6</w:t>
      </w:r>
      <w:r w:rsidRPr="00FE1CDD">
        <w:rPr>
          <w:b/>
          <w:sz w:val="28"/>
        </w:rPr>
        <w:t>.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</w:p>
    <w:p w:rsidR="000D7F20" w:rsidRPr="002E754A" w:rsidRDefault="000D7F20" w:rsidP="001069AE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17"/>
      <w:r w:rsidRPr="002E754A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определяется на основании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0D7F20" w:rsidRPr="001A106F" w:rsidRDefault="000D7F20" w:rsidP="001069AE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2.17. 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Иные требования, в том числе учитывающие 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в многофункциональных центрах и 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услуги в электронной форме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1"/>
    </w:p>
    <w:p w:rsidR="000D7F20" w:rsidRDefault="000D7F20" w:rsidP="001069AE">
      <w:pPr>
        <w:ind w:firstLine="720"/>
        <w:jc w:val="both"/>
        <w:rPr>
          <w:sz w:val="28"/>
          <w:szCs w:val="28"/>
        </w:rPr>
      </w:pPr>
      <w:bookmarkStart w:id="2" w:name="sub_2022"/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электронной форме осуществляется после ее перевода в электронный вид в порядке, установленном действующим законодательством.</w:t>
      </w:r>
    </w:p>
    <w:p w:rsidR="000D7F20" w:rsidRPr="00187436" w:rsidRDefault="000D7F20" w:rsidP="001069AE">
      <w:pPr>
        <w:ind w:firstLine="720"/>
        <w:jc w:val="both"/>
        <w:rPr>
          <w:sz w:val="28"/>
          <w:szCs w:val="28"/>
        </w:rPr>
      </w:pPr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</w:t>
      </w:r>
      <w:r>
        <w:rPr>
          <w:sz w:val="28"/>
          <w:szCs w:val="28"/>
        </w:rPr>
        <w:t>многофункциональном центре</w:t>
      </w:r>
      <w:r w:rsidRPr="00187436">
        <w:rPr>
          <w:sz w:val="28"/>
          <w:szCs w:val="28"/>
        </w:rPr>
        <w:t xml:space="preserve"> осуществляется после </w:t>
      </w:r>
      <w:r>
        <w:rPr>
          <w:sz w:val="28"/>
          <w:szCs w:val="28"/>
        </w:rPr>
        <w:t>заключения соответствующего соглашения о предоставлении муниципальной услуги в</w:t>
      </w:r>
      <w:r w:rsidRPr="00187436">
        <w:rPr>
          <w:sz w:val="28"/>
          <w:szCs w:val="28"/>
        </w:rPr>
        <w:t xml:space="preserve"> порядке, установленном действующим законодательством.</w:t>
      </w:r>
    </w:p>
    <w:bookmarkEnd w:id="2"/>
    <w:p w:rsidR="000D7F20" w:rsidRDefault="000D7F20" w:rsidP="001069AE">
      <w:pPr>
        <w:ind w:firstLine="720"/>
        <w:jc w:val="both"/>
        <w:rPr>
          <w:sz w:val="28"/>
          <w:szCs w:val="28"/>
        </w:rPr>
      </w:pPr>
    </w:p>
    <w:p w:rsidR="000D7F20" w:rsidRDefault="000D7F20" w:rsidP="001069A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ОСМОБЕННОСТИ ВЫПОЛНЕНИЯ АДМИНИСТРАТИВНЫХ ПРОЦЕДУР В МНОГОФУНКЦИОНАЛЬНЫХ ЦЕНТРАХ</w:t>
      </w:r>
    </w:p>
    <w:p w:rsidR="000D7F20" w:rsidRPr="00C43AB0" w:rsidRDefault="000D7F20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7F20" w:rsidRPr="007262AE" w:rsidRDefault="000D7F20" w:rsidP="001069AE">
      <w:pPr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0D7F2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Прием и </w:t>
      </w:r>
      <w:r w:rsidRPr="00C43AB0">
        <w:rPr>
          <w:sz w:val="28"/>
          <w:szCs w:val="28"/>
        </w:rPr>
        <w:t xml:space="preserve">регистрация заявления </w:t>
      </w:r>
      <w:r>
        <w:rPr>
          <w:sz w:val="28"/>
          <w:szCs w:val="28"/>
        </w:rPr>
        <w:t>и приложенных к нему документов;</w:t>
      </w:r>
    </w:p>
    <w:p w:rsidR="000D7F20" w:rsidRPr="00C43AB0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Рассмотрение заявления и принятие решения о предоставлении</w:t>
      </w:r>
      <w:r w:rsidRPr="00C43AB0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 xml:space="preserve">о текущей успеваемости учащегося, ведение электронного дневника и электронного журнала успеваемости </w:t>
      </w:r>
      <w:r w:rsidRPr="00C43AB0">
        <w:rPr>
          <w:sz w:val="28"/>
          <w:szCs w:val="28"/>
        </w:rPr>
        <w:t>либо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  <w:r>
        <w:rPr>
          <w:sz w:val="28"/>
          <w:szCs w:val="28"/>
        </w:rPr>
        <w:t>;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Уведомление</w:t>
      </w:r>
      <w:r w:rsidRPr="00C43AB0">
        <w:rPr>
          <w:sz w:val="28"/>
          <w:szCs w:val="28"/>
        </w:rPr>
        <w:t xml:space="preserve"> заявител</w:t>
      </w:r>
      <w:r>
        <w:rPr>
          <w:sz w:val="28"/>
          <w:szCs w:val="28"/>
        </w:rPr>
        <w:t>я о предоставлении</w:t>
      </w:r>
      <w:r w:rsidRPr="00C43AB0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  <w:r w:rsidRPr="0092283D">
        <w:rPr>
          <w:sz w:val="28"/>
        </w:rPr>
        <w:t xml:space="preserve"> </w:t>
      </w:r>
      <w:r w:rsidRPr="00C43AB0">
        <w:rPr>
          <w:sz w:val="28"/>
          <w:szCs w:val="28"/>
        </w:rPr>
        <w:t>в форме уведомления</w:t>
      </w:r>
      <w:r>
        <w:rPr>
          <w:sz w:val="28"/>
          <w:szCs w:val="28"/>
        </w:rPr>
        <w:t xml:space="preserve"> (приложение 2 к настоящему регламенту)</w:t>
      </w:r>
      <w:r w:rsidRPr="00C43AB0">
        <w:rPr>
          <w:sz w:val="28"/>
          <w:szCs w:val="28"/>
        </w:rPr>
        <w:t xml:space="preserve"> либо </w:t>
      </w:r>
      <w:r>
        <w:rPr>
          <w:sz w:val="28"/>
          <w:szCs w:val="28"/>
        </w:rPr>
        <w:t>об</w:t>
      </w:r>
      <w:r w:rsidRPr="00C43AB0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 xml:space="preserve">о текущей успеваемости учащегося, ведение электронного дневника и электронного журнала успеваемости </w:t>
      </w:r>
      <w:r w:rsidRPr="00C43AB0">
        <w:rPr>
          <w:sz w:val="28"/>
          <w:szCs w:val="28"/>
        </w:rPr>
        <w:t>в форме уведом</w:t>
      </w:r>
      <w:r>
        <w:rPr>
          <w:sz w:val="28"/>
          <w:szCs w:val="28"/>
        </w:rPr>
        <w:t>ления с указанием причин отказа (приложение 3 к настоящему регламенту).</w:t>
      </w:r>
    </w:p>
    <w:p w:rsidR="000D7F20" w:rsidRPr="005A221A" w:rsidRDefault="000D7F20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C43AB0">
        <w:rPr>
          <w:sz w:val="28"/>
          <w:szCs w:val="28"/>
        </w:rPr>
        <w:t>Последовательность административных процедур отражена в блок – схеме (</w:t>
      </w:r>
      <w:r>
        <w:rPr>
          <w:sz w:val="28"/>
          <w:szCs w:val="28"/>
        </w:rPr>
        <w:t>п</w:t>
      </w:r>
      <w:r w:rsidRPr="00C43AB0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5</w:t>
      </w:r>
      <w:r w:rsidRPr="00C43AB0">
        <w:rPr>
          <w:sz w:val="28"/>
          <w:szCs w:val="28"/>
        </w:rPr>
        <w:t xml:space="preserve"> к настоящему</w:t>
      </w:r>
      <w:r w:rsidRPr="00C43AB0">
        <w:rPr>
          <w:bCs/>
          <w:sz w:val="28"/>
          <w:szCs w:val="28"/>
        </w:rPr>
        <w:t xml:space="preserve"> регламенту</w:t>
      </w:r>
      <w:r w:rsidRPr="00C43AB0">
        <w:rPr>
          <w:sz w:val="28"/>
          <w:szCs w:val="28"/>
        </w:rPr>
        <w:t>).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</w:rPr>
      </w:pPr>
      <w:r w:rsidRPr="002E48EE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3. Прием и </w:t>
      </w:r>
      <w:r w:rsidRPr="002E48EE">
        <w:rPr>
          <w:b/>
          <w:sz w:val="28"/>
          <w:szCs w:val="28"/>
        </w:rPr>
        <w:t xml:space="preserve">регистрация заявления </w:t>
      </w:r>
      <w:r>
        <w:rPr>
          <w:b/>
          <w:sz w:val="28"/>
          <w:szCs w:val="28"/>
        </w:rPr>
        <w:t xml:space="preserve">и </w:t>
      </w:r>
      <w:r>
        <w:rPr>
          <w:b/>
          <w:sz w:val="28"/>
        </w:rPr>
        <w:t xml:space="preserve"> приложенных к нему документов.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2E48EE">
        <w:rPr>
          <w:sz w:val="28"/>
          <w:szCs w:val="28"/>
        </w:rPr>
        <w:t xml:space="preserve">.1. </w:t>
      </w:r>
      <w:r>
        <w:rPr>
          <w:sz w:val="28"/>
          <w:szCs w:val="28"/>
        </w:rPr>
        <w:t>Основанием для начала административной процедуры является поступление в Уполномоченный орган заявления (в том числе поступившего из МФЦ) и приложенных к нему документов.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3.3.2. Заявление, поступившее непосредственно от заявителя, посредством факсимильной или почтовой связи принимается и регистрируется в день поступления специалистом, ответственным за прием документов. При личном обращении заявителя в Уполномоченный орган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3.3.3. При личном обращении заявитель предварительно может получить консультацию специалиста, ответственного за информирование, в отношении порядка предоставления и правильности оформления заявления.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3.3.4. Основания для возврата заявления: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заявлением обратилось ненадлежащее лицо;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не представлены документы, указанные в пункте 2.6.1. настоящего регламента;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представлены документы, содержащие неполные и (или) недостоверные сведения, выполненные карандашом и (или) имеющие подчистки либо приписки, зачеркнутые слова и иные не оговоренные в них исправления.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установлении оснований для возврата заявления, предусмотренных пунктом 3.3.4. настоящего регламента, заявление подлежит возврату заявителю в течение трех календарных дней со дня регистрации заявления с указанием причин и направляется посредством почтового отправления с уведомлением.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устранения причин возврата документов заявитель вправе повторно обратиться в Уполномоченный орган в порядке, установленном настоящим регламентом.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3.3.5. В день регистрации заявления указанное заявление с приложенными документами специалист, ответственный за прием документов, передает руководителю Уполномоченного органа.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один рабочий</w:t>
      </w:r>
      <w:r w:rsidRPr="002E48EE">
        <w:rPr>
          <w:sz w:val="28"/>
          <w:szCs w:val="28"/>
        </w:rPr>
        <w:t xml:space="preserve"> день со дня приема заявления.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3.3.6. Результатом выполнения административной процедуры является получение заявления с приложенными к нему документами руководителем Уполномоченного органа.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EF44DD">
        <w:rPr>
          <w:b/>
          <w:sz w:val="28"/>
          <w:szCs w:val="28"/>
        </w:rPr>
        <w:t>3.4</w:t>
      </w:r>
      <w:r w:rsidRPr="00DC3103">
        <w:rPr>
          <w:b/>
          <w:sz w:val="28"/>
          <w:szCs w:val="28"/>
        </w:rPr>
        <w:t xml:space="preserve">. </w:t>
      </w:r>
      <w:r w:rsidRPr="00F37833">
        <w:rPr>
          <w:b/>
          <w:sz w:val="28"/>
          <w:szCs w:val="28"/>
        </w:rPr>
        <w:t xml:space="preserve">Рассмотрение заявления и принятие решения о предоставлении </w:t>
      </w:r>
      <w:r w:rsidRPr="00F37833">
        <w:rPr>
          <w:b/>
          <w:bCs/>
          <w:color w:val="000000"/>
          <w:sz w:val="28"/>
          <w:szCs w:val="28"/>
        </w:rPr>
        <w:t>информации о текущей успеваемости учащегося, ведени</w:t>
      </w:r>
      <w:r>
        <w:rPr>
          <w:b/>
          <w:bCs/>
          <w:color w:val="000000"/>
          <w:sz w:val="28"/>
          <w:szCs w:val="28"/>
        </w:rPr>
        <w:t>е</w:t>
      </w:r>
      <w:r w:rsidRPr="00F37833">
        <w:rPr>
          <w:b/>
          <w:bCs/>
          <w:color w:val="000000"/>
          <w:sz w:val="28"/>
          <w:szCs w:val="28"/>
        </w:rPr>
        <w:t xml:space="preserve"> электронного дневника и электронного журнала успеваемости</w:t>
      </w:r>
      <w:r w:rsidRPr="00F37833">
        <w:rPr>
          <w:b/>
          <w:color w:val="000000"/>
          <w:sz w:val="28"/>
          <w:szCs w:val="28"/>
        </w:rPr>
        <w:t xml:space="preserve"> </w:t>
      </w:r>
      <w:r w:rsidRPr="00F37833">
        <w:rPr>
          <w:b/>
          <w:sz w:val="28"/>
          <w:szCs w:val="28"/>
        </w:rPr>
        <w:t xml:space="preserve">либо отказе в предоставлении </w:t>
      </w:r>
      <w:r w:rsidRPr="00F37833">
        <w:rPr>
          <w:b/>
          <w:bCs/>
          <w:color w:val="000000"/>
          <w:sz w:val="28"/>
          <w:szCs w:val="28"/>
        </w:rPr>
        <w:t>информации о текущей успеваемости учащегося, ведени</w:t>
      </w:r>
      <w:r>
        <w:rPr>
          <w:b/>
          <w:bCs/>
          <w:color w:val="000000"/>
          <w:sz w:val="28"/>
          <w:szCs w:val="28"/>
        </w:rPr>
        <w:t>е</w:t>
      </w:r>
      <w:r w:rsidRPr="00F37833">
        <w:rPr>
          <w:b/>
          <w:bCs/>
          <w:color w:val="000000"/>
          <w:sz w:val="28"/>
          <w:szCs w:val="28"/>
        </w:rPr>
        <w:t xml:space="preserve"> электронного дневника и электронного журнала успеваемости.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EF44DD">
        <w:rPr>
          <w:sz w:val="28"/>
          <w:szCs w:val="28"/>
        </w:rPr>
        <w:t xml:space="preserve">3.4.1. </w:t>
      </w:r>
      <w:r>
        <w:rPr>
          <w:sz w:val="28"/>
          <w:szCs w:val="28"/>
        </w:rPr>
        <w:t>Основанием для начала административной процедуры является получение заявления и прилагаемых к нему документов руководителем Уполномоченного органа.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Уполномоченного органа не позднее одного рабочего дня, следующего за днем передачи заявления и прилагаемых к нему документов, определяет специалиста, ответственного за рассмотрение заявления (далее – ответственный исполнитель), путем наложения соответствующей визы на заявление и передает указанные документы ответственному исполнителю.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3.4.2. Ответственный исполнитель рассматривает заявление и приложенные к нему документы.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3.4.3. По результатам рассмотрения заявления и документов ответственный исполнитель устанавливает наличие или отсутствие оснований, указанных в пункте 2.9.2. настоящего регламента: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1) готовит уведомление заявителю о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успеваемости;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2) готовит уведомление заявителю об отказе в </w:t>
      </w:r>
      <w:r>
        <w:rPr>
          <w:sz w:val="28"/>
          <w:szCs w:val="28"/>
        </w:rPr>
        <w:t xml:space="preserve">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 с указанием причин отказа.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Подготовленн</w:t>
      </w:r>
      <w:r>
        <w:rPr>
          <w:sz w:val="28"/>
          <w:szCs w:val="28"/>
        </w:rPr>
        <w:t>ое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 w:rsidRPr="002E48EE">
        <w:rPr>
          <w:sz w:val="28"/>
          <w:szCs w:val="28"/>
        </w:rPr>
        <w:t xml:space="preserve"> визиру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  <w:szCs w:val="28"/>
        </w:rPr>
        <w:t>руководителем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Уполномоченного органа </w:t>
      </w:r>
      <w:r w:rsidRPr="002E48EE">
        <w:rPr>
          <w:sz w:val="28"/>
          <w:szCs w:val="28"/>
        </w:rPr>
        <w:t>и переда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для выдачи заявителю.</w:t>
      </w:r>
    </w:p>
    <w:p w:rsidR="000D7F20" w:rsidRPr="00A11713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пять рабочих</w:t>
      </w:r>
      <w:r w:rsidRPr="002E48EE">
        <w:rPr>
          <w:sz w:val="28"/>
          <w:szCs w:val="28"/>
        </w:rPr>
        <w:t xml:space="preserve"> д</w:t>
      </w:r>
      <w:r>
        <w:rPr>
          <w:sz w:val="28"/>
          <w:szCs w:val="28"/>
        </w:rPr>
        <w:t>ней</w:t>
      </w:r>
      <w:r w:rsidRPr="002E48EE">
        <w:rPr>
          <w:sz w:val="28"/>
          <w:szCs w:val="28"/>
        </w:rPr>
        <w:t xml:space="preserve"> со дня </w:t>
      </w:r>
      <w:r>
        <w:rPr>
          <w:sz w:val="28"/>
          <w:szCs w:val="28"/>
        </w:rPr>
        <w:t>передачи заявления и приложенных к нему документов на рассмотрение</w:t>
      </w:r>
      <w:r w:rsidRPr="002E48EE">
        <w:rPr>
          <w:sz w:val="28"/>
          <w:szCs w:val="28"/>
        </w:rPr>
        <w:t>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 w:rsidRPr="002E48EE">
        <w:rPr>
          <w:sz w:val="28"/>
          <w:szCs w:val="28"/>
        </w:rPr>
        <w:t xml:space="preserve">Результатом административной процедуры является </w:t>
      </w:r>
      <w:r>
        <w:rPr>
          <w:sz w:val="28"/>
          <w:szCs w:val="28"/>
        </w:rPr>
        <w:t>подготовленное уведомление заявителю о предоставлении либо отказе в предоставлении информации</w:t>
      </w:r>
      <w:r w:rsidRPr="002E48EE">
        <w:rPr>
          <w:sz w:val="28"/>
          <w:szCs w:val="28"/>
        </w:rPr>
        <w:t>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A26449">
        <w:rPr>
          <w:b/>
          <w:sz w:val="28"/>
          <w:szCs w:val="28"/>
        </w:rPr>
        <w:t>3.5.</w:t>
      </w:r>
      <w:r>
        <w:rPr>
          <w:sz w:val="28"/>
          <w:szCs w:val="28"/>
        </w:rPr>
        <w:t xml:space="preserve"> </w:t>
      </w:r>
      <w:r w:rsidRPr="00F37833">
        <w:rPr>
          <w:b/>
          <w:sz w:val="28"/>
          <w:szCs w:val="28"/>
        </w:rPr>
        <w:t xml:space="preserve">Уведомление заявителя о предоставлении </w:t>
      </w:r>
      <w:r w:rsidRPr="00F37833">
        <w:rPr>
          <w:b/>
          <w:bCs/>
          <w:color w:val="000000"/>
          <w:sz w:val="28"/>
          <w:szCs w:val="28"/>
        </w:rPr>
        <w:t>информации о текущей успеваемости учащегося, ведени</w:t>
      </w:r>
      <w:r>
        <w:rPr>
          <w:b/>
          <w:bCs/>
          <w:color w:val="000000"/>
          <w:sz w:val="28"/>
          <w:szCs w:val="28"/>
        </w:rPr>
        <w:t>е</w:t>
      </w:r>
      <w:r w:rsidRPr="00F37833">
        <w:rPr>
          <w:b/>
          <w:bCs/>
          <w:color w:val="000000"/>
          <w:sz w:val="28"/>
          <w:szCs w:val="28"/>
        </w:rPr>
        <w:t xml:space="preserve"> электронного дневника и электронного журнала успеваемости</w:t>
      </w:r>
      <w:r w:rsidRPr="00F37833">
        <w:rPr>
          <w:b/>
          <w:color w:val="000000"/>
          <w:sz w:val="28"/>
          <w:szCs w:val="28"/>
        </w:rPr>
        <w:t xml:space="preserve"> </w:t>
      </w:r>
      <w:r w:rsidRPr="00F37833">
        <w:rPr>
          <w:b/>
          <w:sz w:val="28"/>
          <w:szCs w:val="28"/>
        </w:rPr>
        <w:t xml:space="preserve">в форме уведомления (приложение 2 к настоящему регламенту) либо об отказе в предоставлении </w:t>
      </w:r>
      <w:r w:rsidRPr="00F37833">
        <w:rPr>
          <w:b/>
          <w:bCs/>
          <w:color w:val="000000"/>
          <w:sz w:val="28"/>
          <w:szCs w:val="28"/>
        </w:rPr>
        <w:t>информации о текущей успеваемости учащегося, ведени</w:t>
      </w:r>
      <w:r>
        <w:rPr>
          <w:b/>
          <w:bCs/>
          <w:color w:val="000000"/>
          <w:sz w:val="28"/>
          <w:szCs w:val="28"/>
        </w:rPr>
        <w:t>е</w:t>
      </w:r>
      <w:r w:rsidRPr="00F37833">
        <w:rPr>
          <w:b/>
          <w:bCs/>
          <w:color w:val="000000"/>
          <w:sz w:val="28"/>
          <w:szCs w:val="28"/>
        </w:rPr>
        <w:t xml:space="preserve"> электронного дневника и электронного журнала успеваемости</w:t>
      </w:r>
      <w:r w:rsidRPr="00F37833">
        <w:rPr>
          <w:b/>
          <w:color w:val="000000"/>
          <w:sz w:val="28"/>
          <w:szCs w:val="28"/>
        </w:rPr>
        <w:t xml:space="preserve"> </w:t>
      </w:r>
      <w:r w:rsidRPr="00F37833">
        <w:rPr>
          <w:b/>
          <w:sz w:val="28"/>
          <w:szCs w:val="28"/>
        </w:rPr>
        <w:t>в форме уведомления с указанием причин отказа (приложение 3 к настоящему регламенту).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3.5.1. Основанием для начала административной процедуры </w:t>
      </w:r>
      <w:r w:rsidRPr="002E48EE">
        <w:rPr>
          <w:sz w:val="28"/>
          <w:szCs w:val="28"/>
        </w:rPr>
        <w:t xml:space="preserve">передача </w:t>
      </w:r>
      <w:r>
        <w:rPr>
          <w:sz w:val="28"/>
          <w:szCs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уведомления заявителю о предоставлении</w:t>
      </w:r>
      <w:r w:rsidRPr="002E48EE"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  <w:r w:rsidRPr="002E48EE">
        <w:rPr>
          <w:sz w:val="28"/>
          <w:szCs w:val="28"/>
        </w:rPr>
        <w:t xml:space="preserve"> либо </w:t>
      </w:r>
      <w:r>
        <w:rPr>
          <w:sz w:val="28"/>
          <w:szCs w:val="28"/>
        </w:rPr>
        <w:t>уведомления об</w:t>
      </w:r>
      <w:r w:rsidRPr="002E48EE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 xml:space="preserve">указанной </w:t>
      </w:r>
      <w:r w:rsidRPr="002E48EE">
        <w:rPr>
          <w:sz w:val="28"/>
          <w:szCs w:val="28"/>
        </w:rPr>
        <w:t>информации для выдачи заявителю.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3.5.2. Уведомление заявителю выдается (направляется) в срок не позднее семи рабочих дней со дня поступления заявления и приложенных к нему документов: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путем направления по почте в адрес заявителя заказным письмом с уведомлением;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путем вручения заявителю или его законному представителю по доверенности;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путем направления по электронной почте;</w:t>
      </w:r>
    </w:p>
    <w:p w:rsidR="000D7F20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через МФЦ.</w:t>
      </w:r>
    </w:p>
    <w:p w:rsidR="000D7F20" w:rsidRPr="002E48EE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3.5.3. </w:t>
      </w:r>
      <w:r w:rsidRPr="002E48EE">
        <w:rPr>
          <w:sz w:val="28"/>
          <w:szCs w:val="28"/>
        </w:rPr>
        <w:t xml:space="preserve">Срок выполнения административной процедуры - </w:t>
      </w:r>
      <w:r>
        <w:rPr>
          <w:sz w:val="28"/>
          <w:szCs w:val="28"/>
        </w:rPr>
        <w:t>один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рабочий</w:t>
      </w:r>
      <w:r w:rsidRPr="002E48EE">
        <w:rPr>
          <w:sz w:val="28"/>
          <w:szCs w:val="28"/>
        </w:rPr>
        <w:t xml:space="preserve"> день со </w:t>
      </w:r>
      <w:r>
        <w:rPr>
          <w:sz w:val="28"/>
          <w:szCs w:val="28"/>
        </w:rPr>
        <w:t>передачи уведомления для вручения заявителю</w:t>
      </w:r>
      <w:r w:rsidRPr="002E48EE">
        <w:rPr>
          <w:sz w:val="28"/>
          <w:szCs w:val="28"/>
        </w:rPr>
        <w:t>.</w:t>
      </w:r>
    </w:p>
    <w:p w:rsidR="000D7F20" w:rsidRPr="00EF44DD" w:rsidRDefault="000D7F20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3.5.4. Результатом выполнения данной административной процедуры является направление либо вручение заявителю уведомления о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 xml:space="preserve">о текущей успеваемости учащегося, ведение электронного дневника и электронного журнала успеваемости </w:t>
      </w:r>
      <w:r w:rsidRPr="002E48EE">
        <w:rPr>
          <w:sz w:val="28"/>
          <w:szCs w:val="28"/>
        </w:rPr>
        <w:t>либо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>указанной информации.</w:t>
      </w:r>
    </w:p>
    <w:p w:rsidR="000D7F20" w:rsidRPr="007262AE" w:rsidRDefault="000D7F20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3.6. Порядок осуществления запроса в электронной форме, в том числе с использованием Единого портала государственных и муниципальных услуг (функций), Портала государственных и муниципальных услуг (функций) Вологодской области.</w:t>
      </w:r>
    </w:p>
    <w:p w:rsidR="000D7F20" w:rsidRDefault="000D7F20" w:rsidP="001069AE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3.6.1. Предоставление в установленном порядке информации заявителям и обеспечение доступа заявителей к сведениям о муниципальной услуге.</w:t>
      </w:r>
    </w:p>
    <w:p w:rsidR="000D7F20" w:rsidRDefault="000D7F20" w:rsidP="001069AE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муниципальной услуге предоставляются заявителям в соответствии с пунктом 1.3. настоящего регламента.</w:t>
      </w:r>
    </w:p>
    <w:p w:rsidR="000D7F20" w:rsidRPr="009F096B" w:rsidRDefault="000D7F20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3.6.2. </w:t>
      </w:r>
      <w:r w:rsidRPr="009F096B">
        <w:rPr>
          <w:sz w:val="28"/>
          <w:szCs w:val="28"/>
        </w:rPr>
        <w:t>Подача заявителем запроса и иных документов, необходимых для предоставления муниципальной услуги, и прием такого запроса и иных документов.</w:t>
      </w:r>
    </w:p>
    <w:p w:rsidR="000D7F20" w:rsidRDefault="000D7F20" w:rsidP="001069AE">
      <w:pPr>
        <w:ind w:firstLine="720"/>
        <w:jc w:val="both"/>
        <w:rPr>
          <w:sz w:val="28"/>
          <w:lang w:eastAsia="en-US"/>
        </w:rPr>
      </w:pPr>
      <w:r w:rsidRPr="00630289">
        <w:rPr>
          <w:sz w:val="28"/>
          <w:lang w:eastAsia="en-US"/>
        </w:rPr>
        <w:t>При по</w:t>
      </w:r>
      <w:r>
        <w:rPr>
          <w:sz w:val="28"/>
          <w:lang w:eastAsia="en-US"/>
        </w:rPr>
        <w:t>лучении муниципальной услуги</w:t>
      </w:r>
      <w:r w:rsidRPr="00630289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>посредством электронной почты, на Едином п</w:t>
      </w:r>
      <w:r w:rsidRPr="00630289">
        <w:rPr>
          <w:sz w:val="28"/>
          <w:lang w:eastAsia="en-US"/>
        </w:rPr>
        <w:t>ортале государственных и муниципальных услуг (функций), 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 необходимо подать заявл</w:t>
      </w:r>
      <w:r w:rsidRPr="00630289">
        <w:rPr>
          <w:sz w:val="28"/>
          <w:lang w:eastAsia="en-US"/>
        </w:rPr>
        <w:t>ение в электронном виде.</w:t>
      </w:r>
    </w:p>
    <w:p w:rsidR="000D7F20" w:rsidRPr="00C62F9E" w:rsidRDefault="000D7F20" w:rsidP="001069AE">
      <w:pPr>
        <w:ind w:firstLine="720"/>
        <w:jc w:val="both"/>
        <w:rPr>
          <w:color w:val="000000"/>
          <w:sz w:val="28"/>
          <w:szCs w:val="28"/>
          <w:lang w:eastAsia="en-US"/>
        </w:rPr>
      </w:pPr>
      <w:r w:rsidRPr="00C62F9E">
        <w:rPr>
          <w:color w:val="000000"/>
          <w:sz w:val="28"/>
          <w:szCs w:val="28"/>
        </w:rPr>
        <w:t xml:space="preserve">Регистрация запроса </w:t>
      </w:r>
      <w:r>
        <w:rPr>
          <w:color w:val="000000"/>
          <w:sz w:val="28"/>
          <w:szCs w:val="28"/>
        </w:rPr>
        <w:t>з</w:t>
      </w:r>
      <w:r w:rsidRPr="00C62F9E">
        <w:rPr>
          <w:color w:val="000000"/>
          <w:sz w:val="28"/>
          <w:szCs w:val="28"/>
        </w:rPr>
        <w:t xml:space="preserve">аявителя о предоставлении </w:t>
      </w:r>
      <w:r>
        <w:rPr>
          <w:color w:val="000000"/>
          <w:sz w:val="28"/>
          <w:szCs w:val="28"/>
        </w:rPr>
        <w:t>муниципальной</w:t>
      </w:r>
      <w:r w:rsidRPr="00C62F9E">
        <w:rPr>
          <w:color w:val="000000"/>
          <w:sz w:val="28"/>
          <w:szCs w:val="28"/>
        </w:rPr>
        <w:t xml:space="preserve"> услуги, направленного </w:t>
      </w:r>
      <w:r>
        <w:rPr>
          <w:color w:val="000000"/>
          <w:sz w:val="28"/>
          <w:szCs w:val="28"/>
        </w:rPr>
        <w:t xml:space="preserve">посредством электронной почты, </w:t>
      </w:r>
      <w:r w:rsidRPr="00C62F9E">
        <w:rPr>
          <w:color w:val="000000"/>
          <w:sz w:val="28"/>
          <w:szCs w:val="28"/>
        </w:rPr>
        <w:t xml:space="preserve">в форме электронного документа </w:t>
      </w:r>
      <w:r>
        <w:rPr>
          <w:color w:val="000000"/>
          <w:sz w:val="28"/>
          <w:szCs w:val="28"/>
        </w:rPr>
        <w:t xml:space="preserve">на </w:t>
      </w:r>
      <w:r w:rsidRPr="00C62F9E">
        <w:rPr>
          <w:color w:val="000000"/>
          <w:sz w:val="28"/>
          <w:szCs w:val="28"/>
        </w:rPr>
        <w:t>Едино</w:t>
      </w:r>
      <w:r>
        <w:rPr>
          <w:color w:val="000000"/>
          <w:sz w:val="28"/>
          <w:szCs w:val="28"/>
        </w:rPr>
        <w:t>м</w:t>
      </w:r>
      <w:r w:rsidRPr="00C62F9E">
        <w:rPr>
          <w:color w:val="000000"/>
          <w:sz w:val="28"/>
          <w:szCs w:val="28"/>
        </w:rPr>
        <w:t xml:space="preserve"> портал</w:t>
      </w:r>
      <w:r>
        <w:rPr>
          <w:color w:val="000000"/>
          <w:sz w:val="28"/>
          <w:szCs w:val="28"/>
        </w:rPr>
        <w:t>е</w:t>
      </w:r>
      <w:r w:rsidRPr="00C62F9E">
        <w:rPr>
          <w:color w:val="000000"/>
          <w:sz w:val="28"/>
          <w:szCs w:val="28"/>
        </w:rPr>
        <w:t xml:space="preserve"> госуда</w:t>
      </w:r>
      <w:r>
        <w:rPr>
          <w:color w:val="000000"/>
          <w:sz w:val="28"/>
          <w:szCs w:val="28"/>
        </w:rPr>
        <w:t>рственных и муниципальных услуг (функций)</w:t>
      </w:r>
      <w:r w:rsidRPr="00C62F9E">
        <w:rPr>
          <w:color w:val="000000"/>
          <w:sz w:val="28"/>
          <w:szCs w:val="28"/>
        </w:rPr>
        <w:t xml:space="preserve">, </w:t>
      </w:r>
      <w:r w:rsidRPr="00630289">
        <w:rPr>
          <w:sz w:val="28"/>
          <w:lang w:eastAsia="en-US"/>
        </w:rPr>
        <w:t>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</w:t>
      </w:r>
      <w:r w:rsidRPr="00C62F9E">
        <w:rPr>
          <w:color w:val="000000"/>
          <w:sz w:val="28"/>
          <w:szCs w:val="28"/>
        </w:rPr>
        <w:t xml:space="preserve">, осуществляется </w:t>
      </w:r>
      <w:r>
        <w:rPr>
          <w:color w:val="000000"/>
          <w:sz w:val="28"/>
          <w:szCs w:val="28"/>
        </w:rPr>
        <w:t xml:space="preserve">специалистом, ответственным за прием и отправление документации, </w:t>
      </w:r>
      <w:r w:rsidRPr="00C62F9E">
        <w:rPr>
          <w:color w:val="000000"/>
          <w:sz w:val="28"/>
          <w:szCs w:val="28"/>
        </w:rPr>
        <w:t xml:space="preserve">в срок не позднее </w:t>
      </w:r>
      <w:r>
        <w:rPr>
          <w:color w:val="000000"/>
          <w:sz w:val="28"/>
          <w:szCs w:val="28"/>
        </w:rPr>
        <w:t>одного рабочего дня с момента</w:t>
      </w:r>
      <w:r w:rsidRPr="00C62F9E">
        <w:rPr>
          <w:color w:val="000000"/>
          <w:sz w:val="28"/>
          <w:szCs w:val="28"/>
        </w:rPr>
        <w:t xml:space="preserve"> поступления в</w:t>
      </w:r>
      <w:r>
        <w:rPr>
          <w:color w:val="000000"/>
          <w:sz w:val="28"/>
          <w:szCs w:val="28"/>
        </w:rPr>
        <w:t xml:space="preserve"> Уполномоченный орган</w:t>
      </w:r>
      <w:r w:rsidRPr="00C62F9E">
        <w:rPr>
          <w:color w:val="000000"/>
          <w:sz w:val="28"/>
          <w:szCs w:val="28"/>
        </w:rPr>
        <w:t>.</w:t>
      </w:r>
    </w:p>
    <w:p w:rsidR="000D7F20" w:rsidRDefault="000D7F20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3.6.3. Получение заявителем сведений о ходе выполнения запроса о предоставлении муниципальной услуги.</w:t>
      </w:r>
    </w:p>
    <w:p w:rsidR="000D7F20" w:rsidRDefault="000D7F20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Заявитель может получить сведения о ходе выполнения запроса о предоставлении муниципальной услуги посредством личного обращения, электронной почты, факсимильной связи, телефонного обращения.</w:t>
      </w:r>
    </w:p>
    <w:p w:rsidR="000D7F20" w:rsidRDefault="000D7F20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3.6.4. Взаимодействие Уполномоченного органа с иными органами местного самоуправления и организациями, участвующими в предоставлении муниципальных услуг, в том числе условия такого взаимодействия.</w:t>
      </w:r>
    </w:p>
    <w:p w:rsidR="000D7F20" w:rsidRDefault="000D7F20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предоставления муниципальной услуги не требуется взаимодействия с иными органами местного самоуправления и организациями.</w:t>
      </w:r>
    </w:p>
    <w:p w:rsidR="000D7F20" w:rsidRDefault="000D7F20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3.6.5. Получение заявителем результата предоставления муниципальной услуги.</w:t>
      </w:r>
    </w:p>
    <w:p w:rsidR="000D7F20" w:rsidRPr="00EB6AD9" w:rsidRDefault="000D7F20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предоставления муниципальной услуги доступен для заявителя на Едином </w:t>
      </w:r>
      <w:r>
        <w:rPr>
          <w:sz w:val="28"/>
          <w:szCs w:val="28"/>
          <w:lang w:eastAsia="en-US"/>
        </w:rPr>
        <w:t>п</w:t>
      </w:r>
      <w:r w:rsidRPr="00AB3D48">
        <w:rPr>
          <w:sz w:val="28"/>
          <w:szCs w:val="28"/>
          <w:lang w:eastAsia="en-US"/>
        </w:rPr>
        <w:t>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</w:t>
      </w:r>
      <w:r>
        <w:rPr>
          <w:sz w:val="28"/>
          <w:szCs w:val="28"/>
          <w:lang w:eastAsia="en-US"/>
        </w:rPr>
        <w:t xml:space="preserve"> (функций), </w:t>
      </w:r>
      <w:r w:rsidRPr="00AB3D48">
        <w:rPr>
          <w:sz w:val="28"/>
          <w:szCs w:val="28"/>
          <w:lang w:eastAsia="en-US"/>
        </w:rPr>
        <w:t>Портал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 </w:t>
      </w:r>
      <w:r>
        <w:rPr>
          <w:sz w:val="28"/>
          <w:szCs w:val="28"/>
          <w:lang w:eastAsia="en-US"/>
        </w:rPr>
        <w:t xml:space="preserve">(функций) </w:t>
      </w:r>
      <w:r w:rsidRPr="00AB3D48">
        <w:rPr>
          <w:sz w:val="28"/>
          <w:szCs w:val="28"/>
          <w:lang w:eastAsia="en-US"/>
        </w:rPr>
        <w:t>Вологодской области</w:t>
      </w:r>
      <w:r>
        <w:rPr>
          <w:sz w:val="28"/>
          <w:szCs w:val="28"/>
          <w:lang w:eastAsia="en-US"/>
        </w:rPr>
        <w:t>, посредством отправки электронного сообщения.</w:t>
      </w:r>
    </w:p>
    <w:p w:rsidR="000D7F20" w:rsidRDefault="000D7F20" w:rsidP="001069AE">
      <w:pPr>
        <w:tabs>
          <w:tab w:val="left" w:pos="567"/>
        </w:tabs>
        <w:ind w:firstLine="720"/>
        <w:rPr>
          <w:b/>
          <w:sz w:val="28"/>
          <w:szCs w:val="28"/>
        </w:rPr>
      </w:pPr>
    </w:p>
    <w:p w:rsidR="000D7F20" w:rsidRPr="004046AC" w:rsidRDefault="000D7F20" w:rsidP="001069AE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4046AC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ОРМЫ КОНТРОЛЯ ЗА ИСПОЛНЕНИЕМ АДМИНИСТРАТИВНОГО РЕГЛАМЕНТА</w:t>
      </w:r>
    </w:p>
    <w:p w:rsidR="000D7F20" w:rsidRDefault="000D7F20" w:rsidP="001069AE">
      <w:pPr>
        <w:tabs>
          <w:tab w:val="left" w:pos="567"/>
        </w:tabs>
        <w:ind w:firstLine="720"/>
        <w:jc w:val="both"/>
        <w:rPr>
          <w:b/>
          <w:sz w:val="28"/>
          <w:szCs w:val="28"/>
        </w:rPr>
      </w:pPr>
    </w:p>
    <w:p w:rsidR="000D7F20" w:rsidRPr="005C774B" w:rsidRDefault="000D7F20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5C774B">
        <w:rPr>
          <w:sz w:val="28"/>
          <w:szCs w:val="28"/>
        </w:rPr>
        <w:t>Контроль за соблюдение</w:t>
      </w:r>
      <w:r>
        <w:rPr>
          <w:sz w:val="28"/>
          <w:szCs w:val="28"/>
        </w:rPr>
        <w:t>м</w:t>
      </w:r>
      <w:r w:rsidRPr="005C774B">
        <w:rPr>
          <w:sz w:val="28"/>
          <w:szCs w:val="28"/>
        </w:rPr>
        <w:t xml:space="preserve"> и исполнением должностными лицами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 положений настоящего регламента и иных нормативных правовых актов, устанавливающих требования к предоставлению муниципальной услуги должностными </w:t>
      </w:r>
      <w:r>
        <w:rPr>
          <w:sz w:val="28"/>
          <w:szCs w:val="28"/>
        </w:rPr>
        <w:t>лицами и муниципальными служащими</w:t>
      </w:r>
      <w:r w:rsidRPr="005C774B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, а также за принятием ими </w:t>
      </w:r>
      <w:r>
        <w:rPr>
          <w:sz w:val="28"/>
          <w:szCs w:val="28"/>
        </w:rPr>
        <w:t xml:space="preserve">решений включает в себя общий, </w:t>
      </w:r>
      <w:r w:rsidRPr="005C774B">
        <w:rPr>
          <w:sz w:val="28"/>
          <w:szCs w:val="28"/>
        </w:rPr>
        <w:t xml:space="preserve">текущий контроль. </w:t>
      </w:r>
    </w:p>
    <w:p w:rsidR="000D7F20" w:rsidRPr="005C774B" w:rsidRDefault="000D7F20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5C774B">
        <w:rPr>
          <w:sz w:val="28"/>
          <w:szCs w:val="28"/>
        </w:rPr>
        <w:t xml:space="preserve">Общий контроль над полнотой и качеством предоставления муниципальной услуги осуществляет руководитель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>.</w:t>
      </w:r>
    </w:p>
    <w:p w:rsidR="000D7F20" w:rsidRPr="00684D61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4.3. Текущий контроль</w:t>
      </w:r>
      <w:r w:rsidRPr="00684D61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путем проведения плановых и внеплановых </w:t>
      </w:r>
      <w:r w:rsidRPr="00684D61">
        <w:rPr>
          <w:sz w:val="28"/>
          <w:szCs w:val="28"/>
        </w:rPr>
        <w:t xml:space="preserve">проверок </w:t>
      </w:r>
      <w:r>
        <w:rPr>
          <w:sz w:val="28"/>
          <w:szCs w:val="28"/>
        </w:rPr>
        <w:t>полноты и качества исполнения</w:t>
      </w:r>
      <w:r w:rsidRPr="00684D61">
        <w:rPr>
          <w:sz w:val="28"/>
          <w:szCs w:val="28"/>
        </w:rPr>
        <w:t xml:space="preserve"> положений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настоящего   регламент</w:t>
      </w:r>
      <w:r>
        <w:rPr>
          <w:sz w:val="28"/>
          <w:szCs w:val="28"/>
        </w:rPr>
        <w:t xml:space="preserve">а, иных нормативных правовых актов Российской Федерации и </w:t>
      </w:r>
      <w:r w:rsidRPr="00684D61">
        <w:rPr>
          <w:sz w:val="28"/>
          <w:szCs w:val="28"/>
        </w:rPr>
        <w:t>Вологод</w:t>
      </w:r>
      <w:r>
        <w:rPr>
          <w:sz w:val="28"/>
          <w:szCs w:val="28"/>
        </w:rPr>
        <w:t xml:space="preserve">ской области, устанавливающих </w:t>
      </w:r>
      <w:r w:rsidRPr="00684D61">
        <w:rPr>
          <w:sz w:val="28"/>
          <w:szCs w:val="28"/>
        </w:rPr>
        <w:t xml:space="preserve">требования к предоставлению муниципальной услуги. </w:t>
      </w:r>
    </w:p>
    <w:p w:rsidR="000D7F20" w:rsidRPr="00684D61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Периодичность проверок - плановые 1 раз в год, внеплановые – по </w:t>
      </w:r>
      <w:r w:rsidRPr="00684D61">
        <w:rPr>
          <w:sz w:val="28"/>
          <w:szCs w:val="28"/>
        </w:rPr>
        <w:t xml:space="preserve">конкретному обращению заявителя. </w:t>
      </w:r>
    </w:p>
    <w:p w:rsidR="000D7F20" w:rsidRPr="00684D61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проверки могут рассматриваться все</w:t>
      </w:r>
      <w:r w:rsidRPr="00684D61">
        <w:rPr>
          <w:sz w:val="28"/>
          <w:szCs w:val="28"/>
        </w:rPr>
        <w:t xml:space="preserve"> вопросы</w:t>
      </w:r>
      <w:r>
        <w:rPr>
          <w:sz w:val="28"/>
          <w:szCs w:val="28"/>
        </w:rPr>
        <w:t xml:space="preserve">, связанные с предоставлением </w:t>
      </w:r>
      <w:r w:rsidRPr="00684D61">
        <w:rPr>
          <w:sz w:val="28"/>
          <w:szCs w:val="28"/>
        </w:rPr>
        <w:t>мун</w:t>
      </w:r>
      <w:r>
        <w:rPr>
          <w:sz w:val="28"/>
          <w:szCs w:val="28"/>
        </w:rPr>
        <w:t xml:space="preserve">иципальной услуги (комплексные проверки) или отдельные </w:t>
      </w:r>
      <w:r w:rsidRPr="00684D61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(тематически</w:t>
      </w:r>
      <w:r>
        <w:rPr>
          <w:sz w:val="28"/>
          <w:szCs w:val="28"/>
        </w:rPr>
        <w:t xml:space="preserve">е проверки).  Вид проверки и срок ее проведения устанавливаются муниципальным правовым актом руководителя Уполномоченного органа о </w:t>
      </w:r>
      <w:r w:rsidRPr="00684D61">
        <w:rPr>
          <w:sz w:val="28"/>
          <w:szCs w:val="28"/>
        </w:rPr>
        <w:t>проведении про</w:t>
      </w:r>
      <w:r>
        <w:rPr>
          <w:sz w:val="28"/>
          <w:szCs w:val="28"/>
        </w:rPr>
        <w:t xml:space="preserve">верки с учетом периодичности комплексных проверок не менее 1 раза в год и тематических проверок – 2 </w:t>
      </w:r>
      <w:r w:rsidRPr="00684D61">
        <w:rPr>
          <w:sz w:val="28"/>
          <w:szCs w:val="28"/>
        </w:rPr>
        <w:t xml:space="preserve">раза в год. </w:t>
      </w:r>
    </w:p>
    <w:p w:rsidR="000D7F20" w:rsidRPr="00684D61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текущего контроля </w:t>
      </w:r>
      <w:r w:rsidRPr="00684D61">
        <w:rPr>
          <w:sz w:val="28"/>
          <w:szCs w:val="28"/>
        </w:rPr>
        <w:t>состав</w:t>
      </w:r>
      <w:r>
        <w:rPr>
          <w:sz w:val="28"/>
          <w:szCs w:val="28"/>
        </w:rPr>
        <w:t>ляется справка о результатах текущего контроля и выявленных</w:t>
      </w:r>
      <w:r w:rsidRPr="00684D61">
        <w:rPr>
          <w:sz w:val="28"/>
          <w:szCs w:val="28"/>
        </w:rPr>
        <w:t xml:space="preserve"> наруш</w:t>
      </w:r>
      <w:r>
        <w:rPr>
          <w:sz w:val="28"/>
          <w:szCs w:val="28"/>
        </w:rPr>
        <w:t xml:space="preserve">ениях, которая представляется руководителю Уполномоченного органа в </w:t>
      </w:r>
      <w:r w:rsidRPr="00684D61">
        <w:rPr>
          <w:sz w:val="28"/>
          <w:szCs w:val="28"/>
        </w:rPr>
        <w:t>т</w:t>
      </w:r>
      <w:r>
        <w:rPr>
          <w:sz w:val="28"/>
          <w:szCs w:val="28"/>
        </w:rPr>
        <w:t xml:space="preserve">ечение 10 рабочих дней после </w:t>
      </w:r>
      <w:r w:rsidRPr="00684D61">
        <w:rPr>
          <w:sz w:val="28"/>
          <w:szCs w:val="28"/>
        </w:rPr>
        <w:t xml:space="preserve">завершения проверки. </w:t>
      </w:r>
    </w:p>
    <w:p w:rsidR="000D7F20" w:rsidRPr="00684D61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 Должностные лица,</w:t>
      </w:r>
      <w:r w:rsidRPr="00684D61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ветственные за предоставление муниципальной услуги, </w:t>
      </w:r>
      <w:r w:rsidRPr="00684D61">
        <w:rPr>
          <w:sz w:val="28"/>
          <w:szCs w:val="28"/>
        </w:rPr>
        <w:t>нес</w:t>
      </w:r>
      <w:r>
        <w:rPr>
          <w:sz w:val="28"/>
          <w:szCs w:val="28"/>
        </w:rPr>
        <w:t xml:space="preserve">ут персональную ответственность за соблюдение </w:t>
      </w:r>
      <w:r w:rsidRPr="00684D61">
        <w:rPr>
          <w:sz w:val="28"/>
          <w:szCs w:val="28"/>
        </w:rPr>
        <w:t xml:space="preserve">порядка предоставления муниципальной услуги. </w:t>
      </w:r>
    </w:p>
    <w:p w:rsidR="000D7F20" w:rsidRPr="00684D61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По результатам </w:t>
      </w:r>
      <w:r w:rsidRPr="00684D61">
        <w:rPr>
          <w:sz w:val="28"/>
          <w:szCs w:val="28"/>
        </w:rPr>
        <w:t xml:space="preserve">проведенных </w:t>
      </w:r>
      <w:r>
        <w:rPr>
          <w:sz w:val="28"/>
          <w:szCs w:val="28"/>
        </w:rPr>
        <w:t xml:space="preserve">проверок в случае выявления нарушений законодательства </w:t>
      </w:r>
      <w:r w:rsidRPr="00684D6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настоящего регламента осуществляется </w:t>
      </w:r>
      <w:r w:rsidRPr="00684D61">
        <w:rPr>
          <w:sz w:val="28"/>
          <w:szCs w:val="28"/>
        </w:rPr>
        <w:t>при</w:t>
      </w:r>
      <w:r>
        <w:rPr>
          <w:sz w:val="28"/>
          <w:szCs w:val="28"/>
        </w:rPr>
        <w:t xml:space="preserve">влечение виновных </w:t>
      </w:r>
      <w:r w:rsidRPr="00684D61">
        <w:rPr>
          <w:sz w:val="28"/>
          <w:szCs w:val="28"/>
        </w:rPr>
        <w:t>до</w:t>
      </w:r>
      <w:r>
        <w:rPr>
          <w:sz w:val="28"/>
          <w:szCs w:val="28"/>
        </w:rPr>
        <w:t xml:space="preserve">лжностных лиц Уполномоченного органа к ответственности в соответствии с действующим законодательством </w:t>
      </w:r>
      <w:r w:rsidRPr="00684D61">
        <w:rPr>
          <w:sz w:val="28"/>
          <w:szCs w:val="28"/>
        </w:rPr>
        <w:t xml:space="preserve">Российской Федерации. </w:t>
      </w:r>
    </w:p>
    <w:p w:rsidR="000D7F20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Ответственность за </w:t>
      </w:r>
      <w:r w:rsidRPr="00684D61">
        <w:rPr>
          <w:sz w:val="28"/>
          <w:szCs w:val="28"/>
        </w:rPr>
        <w:t>неисполн</w:t>
      </w:r>
      <w:r>
        <w:rPr>
          <w:sz w:val="28"/>
          <w:szCs w:val="28"/>
        </w:rPr>
        <w:t xml:space="preserve">ение, ненадлежащее исполнение возложенных </w:t>
      </w:r>
      <w:r w:rsidRPr="00684D61">
        <w:rPr>
          <w:sz w:val="28"/>
          <w:szCs w:val="28"/>
        </w:rPr>
        <w:t>обяз</w:t>
      </w:r>
      <w:r>
        <w:rPr>
          <w:sz w:val="28"/>
          <w:szCs w:val="28"/>
        </w:rPr>
        <w:t xml:space="preserve">анностей по </w:t>
      </w:r>
      <w:r w:rsidRPr="00684D61">
        <w:rPr>
          <w:sz w:val="28"/>
          <w:szCs w:val="28"/>
        </w:rPr>
        <w:t>предоста</w:t>
      </w:r>
      <w:r>
        <w:rPr>
          <w:sz w:val="28"/>
          <w:szCs w:val="28"/>
        </w:rPr>
        <w:t xml:space="preserve">влению муниципальной услуги, </w:t>
      </w:r>
      <w:r w:rsidRPr="00684D61">
        <w:rPr>
          <w:sz w:val="28"/>
          <w:szCs w:val="28"/>
        </w:rPr>
        <w:t>пр</w:t>
      </w:r>
      <w:r>
        <w:rPr>
          <w:sz w:val="28"/>
          <w:szCs w:val="28"/>
        </w:rPr>
        <w:t xml:space="preserve">едусмотренная в соответствии </w:t>
      </w:r>
      <w:r w:rsidRPr="00684D61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Трудовым кодексом Российской </w:t>
      </w:r>
      <w:r w:rsidRPr="00684D61">
        <w:rPr>
          <w:sz w:val="28"/>
          <w:szCs w:val="28"/>
        </w:rPr>
        <w:t>Фе</w:t>
      </w:r>
      <w:r>
        <w:rPr>
          <w:sz w:val="28"/>
          <w:szCs w:val="28"/>
        </w:rPr>
        <w:t xml:space="preserve">дерации, Кодексом Российской Федерации об административных правонарушениях, возлагается </w:t>
      </w:r>
      <w:r w:rsidRPr="00684D6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лиц, замещающих должности в Уполномоченном органе, </w:t>
      </w:r>
      <w:r w:rsidRPr="00684D61">
        <w:rPr>
          <w:sz w:val="28"/>
          <w:szCs w:val="28"/>
        </w:rPr>
        <w:t>отв</w:t>
      </w:r>
      <w:r>
        <w:rPr>
          <w:sz w:val="28"/>
          <w:szCs w:val="28"/>
        </w:rPr>
        <w:t xml:space="preserve">етственных за предоставление муниципальной </w:t>
      </w:r>
      <w:r w:rsidRPr="00684D61">
        <w:rPr>
          <w:sz w:val="28"/>
          <w:szCs w:val="28"/>
        </w:rPr>
        <w:t>услуги.</w:t>
      </w:r>
    </w:p>
    <w:p w:rsidR="000D7F20" w:rsidRPr="00F33F3F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</w:p>
    <w:p w:rsidR="000D7F20" w:rsidRPr="00F33F3F" w:rsidRDefault="000D7F20" w:rsidP="001069AE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УСЛУЖАЩИХ</w:t>
      </w:r>
    </w:p>
    <w:p w:rsidR="000D7F20" w:rsidRDefault="000D7F20" w:rsidP="001069AE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</w:p>
    <w:p w:rsidR="000D7F20" w:rsidRPr="005C774B" w:rsidRDefault="000D7F20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5C774B">
        <w:rPr>
          <w:sz w:val="28"/>
          <w:szCs w:val="28"/>
        </w:rPr>
        <w:t xml:space="preserve"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 </w:t>
      </w:r>
    </w:p>
    <w:p w:rsidR="000D7F20" w:rsidRPr="005C774B" w:rsidRDefault="000D7F20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 w:rsidRPr="005C774B">
        <w:rPr>
          <w:sz w:val="28"/>
          <w:szCs w:val="28"/>
        </w:rPr>
        <w:t xml:space="preserve"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 </w:t>
      </w:r>
    </w:p>
    <w:p w:rsidR="000D7F20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Предметом </w:t>
      </w:r>
      <w:r w:rsidRPr="00F33F3F">
        <w:rPr>
          <w:sz w:val="28"/>
          <w:szCs w:val="28"/>
        </w:rPr>
        <w:t>досудебного (внесудеб</w:t>
      </w:r>
      <w:r>
        <w:rPr>
          <w:sz w:val="28"/>
          <w:szCs w:val="28"/>
        </w:rPr>
        <w:t>ного) обжалования могут быть решения (действия,</w:t>
      </w:r>
      <w:r w:rsidRPr="00F33F3F">
        <w:rPr>
          <w:sz w:val="28"/>
          <w:szCs w:val="28"/>
        </w:rPr>
        <w:t xml:space="preserve"> бездействие), </w:t>
      </w:r>
      <w:r>
        <w:rPr>
          <w:sz w:val="28"/>
          <w:szCs w:val="28"/>
        </w:rPr>
        <w:t xml:space="preserve">принятые (осуществленные) при предоставлении </w:t>
      </w:r>
      <w:r w:rsidRPr="00F33F3F">
        <w:rPr>
          <w:sz w:val="28"/>
          <w:szCs w:val="28"/>
        </w:rPr>
        <w:t xml:space="preserve">муниципальной услуги.  </w:t>
      </w:r>
    </w:p>
    <w:p w:rsidR="000D7F20" w:rsidRPr="00155984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Заявитель может обратиться с жалобой в том числе в следующих случаях:</w:t>
      </w:r>
    </w:p>
    <w:p w:rsidR="000D7F20" w:rsidRPr="00155984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0D7F20" w:rsidRPr="00155984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предоставления муниципальной услуги;</w:t>
      </w:r>
    </w:p>
    <w:p w:rsidR="000D7F20" w:rsidRPr="00155984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предоставления муниципальной услуги;</w:t>
      </w:r>
    </w:p>
    <w:p w:rsidR="000D7F20" w:rsidRPr="00155984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</w:t>
      </w:r>
      <w:r>
        <w:rPr>
          <w:sz w:val="28"/>
          <w:szCs w:val="28"/>
        </w:rPr>
        <w:t>оставления муниципальной услуги</w:t>
      </w:r>
      <w:r w:rsidRPr="00155984">
        <w:rPr>
          <w:sz w:val="28"/>
          <w:szCs w:val="28"/>
        </w:rPr>
        <w:t>;</w:t>
      </w:r>
    </w:p>
    <w:p w:rsidR="000D7F20" w:rsidRPr="00155984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0D7F20" w:rsidRPr="00155984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0D7F20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органа, предоставляющего муниципальную услугу, </w:t>
      </w:r>
      <w:r>
        <w:rPr>
          <w:sz w:val="28"/>
          <w:szCs w:val="28"/>
        </w:rPr>
        <w:t xml:space="preserve">муниципального служащего либо </w:t>
      </w:r>
      <w:r w:rsidRPr="00155984">
        <w:rPr>
          <w:sz w:val="28"/>
          <w:szCs w:val="28"/>
        </w:rPr>
        <w:t>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D7F20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Основанием для начала </w:t>
      </w:r>
      <w:r w:rsidRPr="00F33F3F">
        <w:rPr>
          <w:sz w:val="28"/>
          <w:szCs w:val="28"/>
        </w:rPr>
        <w:t>процеду</w:t>
      </w:r>
      <w:r>
        <w:rPr>
          <w:sz w:val="28"/>
          <w:szCs w:val="28"/>
        </w:rPr>
        <w:t xml:space="preserve">ры досудебного (внесудебного) </w:t>
      </w:r>
      <w:r w:rsidRPr="00F33F3F">
        <w:rPr>
          <w:sz w:val="28"/>
          <w:szCs w:val="28"/>
        </w:rPr>
        <w:t>обжа</w:t>
      </w:r>
      <w:r>
        <w:rPr>
          <w:sz w:val="28"/>
          <w:szCs w:val="28"/>
        </w:rPr>
        <w:t xml:space="preserve">лования является поступление </w:t>
      </w:r>
      <w:r w:rsidRPr="00F33F3F">
        <w:rPr>
          <w:sz w:val="28"/>
          <w:szCs w:val="28"/>
        </w:rPr>
        <w:t>жалоб</w:t>
      </w:r>
      <w:r>
        <w:rPr>
          <w:sz w:val="28"/>
          <w:szCs w:val="28"/>
        </w:rPr>
        <w:t>ы заявителя в Уполномоченный орган</w:t>
      </w:r>
      <w:r w:rsidRPr="00F33F3F">
        <w:rPr>
          <w:sz w:val="28"/>
          <w:szCs w:val="28"/>
        </w:rPr>
        <w:t>.</w:t>
      </w:r>
    </w:p>
    <w:p w:rsidR="000D7F20" w:rsidRPr="00F33F3F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части досудебного обжалования заявитель вправе лично, а также письменно постовым или факсимильным отправлением, с использованием информационно-телекоммуникационной сети «Интернет», официального сайта Уполномоченного органа, Портала государственных и муниципальных услуг (функций) Вологодской области обратиться в адрес руководителя Уполномоченного органа для обжалования действий (бездействия)</w:t>
      </w:r>
      <w:r w:rsidRPr="00F33F3F">
        <w:rPr>
          <w:sz w:val="28"/>
          <w:szCs w:val="28"/>
        </w:rPr>
        <w:t xml:space="preserve"> </w:t>
      </w:r>
      <w:r>
        <w:rPr>
          <w:sz w:val="28"/>
          <w:szCs w:val="28"/>
        </w:rPr>
        <w:t>и решений должностных лиц, муниципальных служащих, принятых ими в ходе предоставления муниципальной услуги.</w:t>
      </w:r>
    </w:p>
    <w:p w:rsidR="000D7F20" w:rsidRPr="00F33F3F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В досудебном порядке </w:t>
      </w:r>
      <w:r w:rsidRPr="00F33F3F">
        <w:rPr>
          <w:sz w:val="28"/>
          <w:szCs w:val="28"/>
        </w:rPr>
        <w:t>мо</w:t>
      </w:r>
      <w:r>
        <w:rPr>
          <w:sz w:val="28"/>
          <w:szCs w:val="28"/>
        </w:rPr>
        <w:t xml:space="preserve">гут быть обжалованы действия </w:t>
      </w:r>
      <w:r w:rsidRPr="00F33F3F">
        <w:rPr>
          <w:sz w:val="28"/>
          <w:szCs w:val="28"/>
        </w:rPr>
        <w:t xml:space="preserve">(бездействие) и решения: </w:t>
      </w:r>
    </w:p>
    <w:p w:rsidR="000D7F20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должностных лиц, муниципальных служащих Уполномоченного органа - руководителю Уполномоченного органа;</w:t>
      </w:r>
    </w:p>
    <w:p w:rsidR="000D7F20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Уполномоченного органа – первому заместителю Главы администрации Шекснинского муниципального района, Главе Шекснинского муниципального района;</w:t>
      </w:r>
    </w:p>
    <w:p w:rsidR="000D7F20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МФЦ – в администрацию Шекснинского муниципального района.</w:t>
      </w:r>
    </w:p>
    <w:p w:rsidR="000D7F20" w:rsidRPr="00D81EAB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D81EAB">
        <w:rPr>
          <w:sz w:val="28"/>
          <w:szCs w:val="28"/>
        </w:rPr>
        <w:t>Жалоба должна содержать:</w:t>
      </w:r>
    </w:p>
    <w:p w:rsidR="000D7F20" w:rsidRPr="00D81EAB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 xml:space="preserve">органа, должностного лица </w:t>
      </w:r>
      <w:r>
        <w:rPr>
          <w:sz w:val="28"/>
          <w:szCs w:val="28"/>
        </w:rPr>
        <w:t xml:space="preserve">либо муниципального служащего Уполномоченного </w:t>
      </w:r>
      <w:r w:rsidRPr="00D81EAB">
        <w:rPr>
          <w:sz w:val="28"/>
          <w:szCs w:val="28"/>
        </w:rPr>
        <w:t>органа, решения и действия (бездействие) которых обжалуются;</w:t>
      </w:r>
    </w:p>
    <w:p w:rsidR="000D7F20" w:rsidRPr="00D81EAB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D7F20" w:rsidRPr="00D81EAB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sz w:val="28"/>
          <w:szCs w:val="28"/>
        </w:rPr>
        <w:t>Уполномоченного органа</w:t>
      </w:r>
      <w:r w:rsidRPr="00D81EAB">
        <w:rPr>
          <w:sz w:val="28"/>
          <w:szCs w:val="28"/>
        </w:rPr>
        <w:t>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>;</w:t>
      </w:r>
    </w:p>
    <w:p w:rsidR="000D7F20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>органа,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 xml:space="preserve">. </w:t>
      </w:r>
    </w:p>
    <w:p w:rsidR="000D7F20" w:rsidRPr="00D81EAB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0D7F20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5.6. На стадии досудебного обжалования действий (бездействия) Уполномоченного органа, должностного лица либо муниципального служащего Уполномоченного органа,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</w:p>
    <w:p w:rsidR="000D7F20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D81EAB">
        <w:rPr>
          <w:sz w:val="28"/>
          <w:szCs w:val="28"/>
        </w:rPr>
        <w:t xml:space="preserve">Жалоба, поступившая в </w:t>
      </w:r>
      <w:r>
        <w:rPr>
          <w:sz w:val="28"/>
          <w:szCs w:val="28"/>
        </w:rPr>
        <w:t xml:space="preserve">Уполномоченный </w:t>
      </w:r>
      <w:r w:rsidRPr="00D81EAB">
        <w:rPr>
          <w:sz w:val="28"/>
          <w:szCs w:val="28"/>
        </w:rPr>
        <w:t>орган, рассм</w:t>
      </w:r>
      <w:r>
        <w:rPr>
          <w:sz w:val="28"/>
          <w:szCs w:val="28"/>
        </w:rPr>
        <w:t>атривается в течение 15</w:t>
      </w:r>
      <w:r w:rsidRPr="00D81EAB">
        <w:rPr>
          <w:sz w:val="28"/>
          <w:szCs w:val="28"/>
        </w:rPr>
        <w:t xml:space="preserve"> рабочих дней со дня ее регистрации, а в случае обжалования отказа </w:t>
      </w:r>
      <w:r>
        <w:rPr>
          <w:sz w:val="28"/>
          <w:szCs w:val="28"/>
        </w:rPr>
        <w:t xml:space="preserve">Уполномоченного органа, должностного лица либо муниципального служащего Уполномоченного </w:t>
      </w:r>
      <w:r w:rsidRPr="00D81EAB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D81EAB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r>
        <w:rPr>
          <w:sz w:val="28"/>
          <w:szCs w:val="28"/>
        </w:rPr>
        <w:t xml:space="preserve"> пяти </w:t>
      </w:r>
      <w:r w:rsidRPr="00D81EAB">
        <w:rPr>
          <w:sz w:val="28"/>
          <w:szCs w:val="28"/>
        </w:rPr>
        <w:t xml:space="preserve">рабочих дней со дня ее регистрации. </w:t>
      </w:r>
    </w:p>
    <w:p w:rsidR="000D7F20" w:rsidRPr="00F33F3F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Pr="00F33F3F">
        <w:rPr>
          <w:sz w:val="28"/>
          <w:szCs w:val="28"/>
        </w:rPr>
        <w:t xml:space="preserve">Случаи оставления жалобы без ответа: </w:t>
      </w:r>
    </w:p>
    <w:p w:rsidR="000D7F20" w:rsidRPr="00F33F3F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наличие  в  жалобе  нецензурных  ли</w:t>
      </w:r>
      <w:r>
        <w:rPr>
          <w:sz w:val="28"/>
          <w:szCs w:val="28"/>
        </w:rPr>
        <w:t xml:space="preserve">бо  оскорбительных  выражений,  </w:t>
      </w:r>
      <w:r w:rsidRPr="00F33F3F">
        <w:rPr>
          <w:sz w:val="28"/>
          <w:szCs w:val="28"/>
        </w:rPr>
        <w:t>угроз  жизни,  здоровью  и  имуществу  должностног</w:t>
      </w:r>
      <w:r>
        <w:rPr>
          <w:sz w:val="28"/>
          <w:szCs w:val="28"/>
        </w:rPr>
        <w:t xml:space="preserve">о  лица,  а  также  членов  его </w:t>
      </w:r>
      <w:r w:rsidRPr="00F33F3F">
        <w:rPr>
          <w:sz w:val="28"/>
          <w:szCs w:val="28"/>
        </w:rPr>
        <w:t xml:space="preserve">семьи; </w:t>
      </w:r>
    </w:p>
    <w:p w:rsidR="000D7F20" w:rsidRPr="00F33F3F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33F3F">
        <w:rPr>
          <w:sz w:val="28"/>
          <w:szCs w:val="28"/>
        </w:rPr>
        <w:t>отсутствие  возможности  прочитать  каку</w:t>
      </w:r>
      <w:r>
        <w:rPr>
          <w:sz w:val="28"/>
          <w:szCs w:val="28"/>
        </w:rPr>
        <w:t xml:space="preserve">ю-либо  часть  текста  жалобы, </w:t>
      </w:r>
      <w:r w:rsidRPr="00F33F3F">
        <w:rPr>
          <w:sz w:val="28"/>
          <w:szCs w:val="28"/>
        </w:rPr>
        <w:t>фамилию,  имя,  отчество (при  наличии)  и (или</w:t>
      </w:r>
      <w:r>
        <w:rPr>
          <w:sz w:val="28"/>
          <w:szCs w:val="28"/>
        </w:rPr>
        <w:t xml:space="preserve">)  почтовый  адрес  заявителя, </w:t>
      </w:r>
      <w:r w:rsidRPr="00F33F3F">
        <w:rPr>
          <w:sz w:val="28"/>
          <w:szCs w:val="28"/>
        </w:rPr>
        <w:t xml:space="preserve">указанные в жалобе. </w:t>
      </w:r>
    </w:p>
    <w:p w:rsidR="000D7F20" w:rsidRPr="00F33F3F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вышеуказанных случаях заявителю не </w:t>
      </w:r>
      <w:r w:rsidRPr="00F33F3F">
        <w:rPr>
          <w:sz w:val="28"/>
          <w:szCs w:val="28"/>
        </w:rPr>
        <w:t>п</w:t>
      </w:r>
      <w:r>
        <w:rPr>
          <w:sz w:val="28"/>
          <w:szCs w:val="28"/>
        </w:rPr>
        <w:t>озднее трех рабочих дней со дня регистрации направляется</w:t>
      </w:r>
      <w:r w:rsidRPr="00F33F3F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 xml:space="preserve">ое уведомление об оставлении жалобы </w:t>
      </w:r>
      <w:r w:rsidRPr="00F33F3F">
        <w:rPr>
          <w:sz w:val="28"/>
          <w:szCs w:val="28"/>
        </w:rPr>
        <w:t>без</w:t>
      </w:r>
      <w:r>
        <w:rPr>
          <w:sz w:val="28"/>
          <w:szCs w:val="28"/>
        </w:rPr>
        <w:t xml:space="preserve"> ответа с указанием</w:t>
      </w:r>
      <w:r w:rsidRPr="00F33F3F">
        <w:rPr>
          <w:sz w:val="28"/>
          <w:szCs w:val="28"/>
        </w:rPr>
        <w:t xml:space="preserve"> осн</w:t>
      </w:r>
      <w:r>
        <w:rPr>
          <w:sz w:val="28"/>
          <w:szCs w:val="28"/>
        </w:rPr>
        <w:t xml:space="preserve">ований принятого решения, за исключением случая, если в жалобе не </w:t>
      </w:r>
      <w:r w:rsidRPr="00F33F3F">
        <w:rPr>
          <w:sz w:val="28"/>
          <w:szCs w:val="28"/>
        </w:rPr>
        <w:t>указан</w:t>
      </w:r>
      <w:r>
        <w:rPr>
          <w:sz w:val="28"/>
          <w:szCs w:val="28"/>
        </w:rPr>
        <w:t xml:space="preserve">ы фамилия заявителя и (или) </w:t>
      </w:r>
      <w:r w:rsidRPr="00F33F3F">
        <w:rPr>
          <w:sz w:val="28"/>
          <w:szCs w:val="28"/>
        </w:rPr>
        <w:t xml:space="preserve">почтовый адрес, по которому должен быть направлен ответ. </w:t>
      </w:r>
    </w:p>
    <w:p w:rsidR="000D7F20" w:rsidRPr="00F33F3F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 w:rsidRPr="00F33F3F">
        <w:rPr>
          <w:sz w:val="28"/>
          <w:szCs w:val="28"/>
        </w:rPr>
        <w:t xml:space="preserve">Случаи отказа в удовлетворении жалобы: </w:t>
      </w:r>
    </w:p>
    <w:p w:rsidR="000D7F20" w:rsidRPr="00F33F3F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нарушения </w:t>
      </w:r>
      <w:r w:rsidRPr="00F33F3F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предоставления муниципальной </w:t>
      </w:r>
      <w:r w:rsidRPr="00F33F3F">
        <w:rPr>
          <w:sz w:val="28"/>
          <w:szCs w:val="28"/>
        </w:rPr>
        <w:t xml:space="preserve">услуги; </w:t>
      </w:r>
    </w:p>
    <w:p w:rsidR="000D7F20" w:rsidRPr="00F33F3F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наличие вступившего в законную </w:t>
      </w:r>
      <w:r w:rsidRPr="00F33F3F">
        <w:rPr>
          <w:sz w:val="28"/>
          <w:szCs w:val="28"/>
        </w:rPr>
        <w:t>сил</w:t>
      </w:r>
      <w:r>
        <w:rPr>
          <w:sz w:val="28"/>
          <w:szCs w:val="28"/>
        </w:rPr>
        <w:t xml:space="preserve">у решения суда, арбитражного </w:t>
      </w:r>
      <w:r w:rsidRPr="00F33F3F">
        <w:rPr>
          <w:sz w:val="28"/>
          <w:szCs w:val="28"/>
        </w:rPr>
        <w:t xml:space="preserve">суда по жалобе о том же предмете и по тем же основаниям; </w:t>
      </w:r>
    </w:p>
    <w:p w:rsidR="000D7F20" w:rsidRPr="00F33F3F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подача жалобы лицом, полномочия которого не подтверждены в </w:t>
      </w:r>
      <w:r w:rsidRPr="00F33F3F">
        <w:rPr>
          <w:sz w:val="28"/>
          <w:szCs w:val="28"/>
        </w:rPr>
        <w:t xml:space="preserve">порядке, установленном законодательством Российской Федерации; </w:t>
      </w:r>
    </w:p>
    <w:p w:rsidR="000D7F20" w:rsidRPr="00F33F3F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наличие решения по жалобе, </w:t>
      </w:r>
      <w:r w:rsidRPr="00F33F3F">
        <w:rPr>
          <w:sz w:val="28"/>
          <w:szCs w:val="28"/>
        </w:rPr>
        <w:t>принятого</w:t>
      </w:r>
      <w:r>
        <w:rPr>
          <w:sz w:val="28"/>
          <w:szCs w:val="28"/>
        </w:rPr>
        <w:t xml:space="preserve"> ранее в отношении того же </w:t>
      </w:r>
      <w:r w:rsidRPr="00F33F3F">
        <w:rPr>
          <w:sz w:val="28"/>
          <w:szCs w:val="28"/>
        </w:rPr>
        <w:t xml:space="preserve">заявителя и по тому же предмету жалобы. </w:t>
      </w:r>
    </w:p>
    <w:p w:rsidR="000D7F20" w:rsidRPr="00F33F3F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По результатам рассмотрения жалобы </w:t>
      </w:r>
      <w:r w:rsidRPr="00F33F3F">
        <w:rPr>
          <w:sz w:val="28"/>
          <w:szCs w:val="28"/>
        </w:rPr>
        <w:t>принимае</w:t>
      </w:r>
      <w:r>
        <w:rPr>
          <w:sz w:val="28"/>
          <w:szCs w:val="28"/>
        </w:rPr>
        <w:t xml:space="preserve">тся одно из </w:t>
      </w:r>
      <w:r w:rsidRPr="00F33F3F">
        <w:rPr>
          <w:sz w:val="28"/>
          <w:szCs w:val="28"/>
        </w:rPr>
        <w:t xml:space="preserve">следующих решений: </w:t>
      </w:r>
    </w:p>
    <w:p w:rsidR="000D7F20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 удовлетворении жалобы, в том</w:t>
      </w:r>
      <w:r w:rsidRPr="00F33F3F">
        <w:rPr>
          <w:sz w:val="28"/>
          <w:szCs w:val="28"/>
        </w:rPr>
        <w:t xml:space="preserve"> чис</w:t>
      </w:r>
      <w:r>
        <w:rPr>
          <w:sz w:val="28"/>
          <w:szCs w:val="28"/>
        </w:rPr>
        <w:t xml:space="preserve">ле в форме отмены принятого решения, исправления допущенных Уполномоченным органом опечаток и ошибок в выданных в результате </w:t>
      </w:r>
      <w:r w:rsidRPr="00F33F3F">
        <w:rPr>
          <w:sz w:val="28"/>
          <w:szCs w:val="28"/>
        </w:rPr>
        <w:t>предос</w:t>
      </w:r>
      <w:r>
        <w:rPr>
          <w:sz w:val="28"/>
          <w:szCs w:val="28"/>
        </w:rPr>
        <w:t xml:space="preserve">тавления муниципальной услуги </w:t>
      </w:r>
      <w:r w:rsidRPr="00F33F3F">
        <w:rPr>
          <w:sz w:val="28"/>
          <w:szCs w:val="28"/>
        </w:rPr>
        <w:t>доку</w:t>
      </w:r>
      <w:r>
        <w:rPr>
          <w:sz w:val="28"/>
          <w:szCs w:val="28"/>
        </w:rPr>
        <w:t xml:space="preserve">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Вологодской </w:t>
      </w:r>
      <w:r w:rsidRPr="00F33F3F">
        <w:rPr>
          <w:sz w:val="28"/>
          <w:szCs w:val="28"/>
        </w:rPr>
        <w:t>облас</w:t>
      </w:r>
      <w:r>
        <w:rPr>
          <w:sz w:val="28"/>
          <w:szCs w:val="28"/>
        </w:rPr>
        <w:t xml:space="preserve">ти, муниципальными правовыми </w:t>
      </w:r>
      <w:r w:rsidRPr="00F33F3F">
        <w:rPr>
          <w:sz w:val="28"/>
          <w:szCs w:val="28"/>
        </w:rPr>
        <w:t>актами Шекснинского муниципального района,</w:t>
      </w:r>
      <w:r>
        <w:rPr>
          <w:sz w:val="28"/>
          <w:szCs w:val="28"/>
        </w:rPr>
        <w:t xml:space="preserve"> а также в иных формах;  </w:t>
      </w:r>
    </w:p>
    <w:p w:rsidR="000D7F20" w:rsidRPr="00F33F3F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F33F3F">
        <w:rPr>
          <w:sz w:val="28"/>
          <w:szCs w:val="28"/>
        </w:rPr>
        <w:t xml:space="preserve">об отказе в удовлетворении жалобы. </w:t>
      </w:r>
    </w:p>
    <w:p w:rsidR="000D7F20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</w:t>
      </w:r>
      <w:r w:rsidRPr="00F33F3F">
        <w:rPr>
          <w:sz w:val="28"/>
          <w:szCs w:val="28"/>
        </w:rPr>
        <w:t>Не позднее дня, следующего за дн</w:t>
      </w:r>
      <w:r>
        <w:rPr>
          <w:sz w:val="28"/>
          <w:szCs w:val="28"/>
        </w:rPr>
        <w:t>ем принятия решения, указанного в пункте 5.10. настоящего регламента, заявителю в письменной форме и по желанию заявителя в</w:t>
      </w:r>
      <w:r w:rsidRPr="00F33F3F">
        <w:rPr>
          <w:sz w:val="28"/>
          <w:szCs w:val="28"/>
        </w:rPr>
        <w:t xml:space="preserve"> эле</w:t>
      </w:r>
      <w:r>
        <w:rPr>
          <w:sz w:val="28"/>
          <w:szCs w:val="28"/>
        </w:rPr>
        <w:t xml:space="preserve">ктронной форме направляется </w:t>
      </w:r>
      <w:r w:rsidRPr="00F33F3F">
        <w:rPr>
          <w:sz w:val="28"/>
          <w:szCs w:val="28"/>
        </w:rPr>
        <w:t>мотивированный ответ о результатах рассмотрения жалобы.</w:t>
      </w:r>
    </w:p>
    <w:p w:rsidR="000D7F20" w:rsidRPr="004F7AF6" w:rsidRDefault="000D7F20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</w:p>
    <w:p w:rsidR="000D7F20" w:rsidRPr="00481D66" w:rsidRDefault="000D7F20" w:rsidP="001069AE">
      <w:pPr>
        <w:pStyle w:val="Heading1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60"/>
      <w:r w:rsidRPr="00481D66">
        <w:rPr>
          <w:rFonts w:ascii="Times New Roman" w:hAnsi="Times New Roman" w:cs="Times New Roman"/>
          <w:color w:val="000000"/>
          <w:sz w:val="28"/>
          <w:szCs w:val="28"/>
        </w:rPr>
        <w:t>6. З</w:t>
      </w:r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>АКЛЮЧИТЕЛЬНЫЕ ПОЛОЖЕНИЯ</w:t>
      </w:r>
    </w:p>
    <w:p w:rsidR="000D7F20" w:rsidRPr="00481D66" w:rsidRDefault="000D7F20" w:rsidP="001069AE">
      <w:pPr>
        <w:ind w:firstLine="720"/>
        <w:jc w:val="both"/>
        <w:rPr>
          <w:color w:val="000000"/>
          <w:sz w:val="28"/>
          <w:szCs w:val="28"/>
        </w:rPr>
      </w:pPr>
      <w:bookmarkStart w:id="4" w:name="sub_61"/>
      <w:r>
        <w:rPr>
          <w:color w:val="000000"/>
          <w:sz w:val="28"/>
          <w:szCs w:val="28"/>
        </w:rPr>
        <w:t xml:space="preserve">6.1. </w:t>
      </w:r>
      <w:r w:rsidRPr="00481D66">
        <w:rPr>
          <w:color w:val="000000"/>
          <w:sz w:val="28"/>
          <w:szCs w:val="28"/>
        </w:rPr>
        <w:t xml:space="preserve">Настоящий регламент является </w:t>
      </w:r>
      <w:r>
        <w:rPr>
          <w:color w:val="000000"/>
          <w:sz w:val="28"/>
          <w:szCs w:val="28"/>
        </w:rPr>
        <w:t xml:space="preserve">обязательным для исполнения при </w:t>
      </w:r>
      <w:r w:rsidRPr="00481D66">
        <w:rPr>
          <w:color w:val="000000"/>
          <w:sz w:val="28"/>
          <w:szCs w:val="28"/>
        </w:rPr>
        <w:t>предоставлении муниципальной услуги.</w:t>
      </w:r>
    </w:p>
    <w:p w:rsidR="000D7F20" w:rsidRPr="00EE400C" w:rsidRDefault="000D7F20" w:rsidP="001069AE">
      <w:pPr>
        <w:ind w:firstLine="720"/>
        <w:jc w:val="both"/>
        <w:rPr>
          <w:color w:val="000000"/>
          <w:sz w:val="28"/>
          <w:szCs w:val="28"/>
        </w:rPr>
      </w:pPr>
      <w:bookmarkStart w:id="5" w:name="sub_62"/>
      <w:bookmarkEnd w:id="4"/>
      <w:r>
        <w:rPr>
          <w:color w:val="000000"/>
          <w:sz w:val="28"/>
          <w:szCs w:val="28"/>
        </w:rPr>
        <w:t xml:space="preserve">6.2. </w:t>
      </w:r>
      <w:r w:rsidRPr="00481D66">
        <w:rPr>
          <w:color w:val="000000"/>
          <w:sz w:val="28"/>
          <w:szCs w:val="28"/>
        </w:rPr>
        <w:t>По вопросам, не урегулированным настоящим регламентом, необходимо руководствоваться действующим законодательством.</w:t>
      </w:r>
      <w:bookmarkEnd w:id="5"/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1069AE">
      <w:pPr>
        <w:ind w:firstLine="720"/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8B71D3">
      <w:pPr>
        <w:jc w:val="both"/>
        <w:rPr>
          <w:b/>
          <w:sz w:val="28"/>
          <w:szCs w:val="28"/>
        </w:rPr>
      </w:pPr>
    </w:p>
    <w:p w:rsidR="000D7F20" w:rsidRDefault="000D7F20" w:rsidP="00BA133A">
      <w:pPr>
        <w:jc w:val="right"/>
        <w:rPr>
          <w:b/>
          <w:sz w:val="28"/>
          <w:szCs w:val="28"/>
        </w:rPr>
      </w:pPr>
    </w:p>
    <w:p w:rsidR="000D7F20" w:rsidRDefault="000D7F20" w:rsidP="00BA133A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>Приложение 1 к регламенту</w:t>
      </w:r>
    </w:p>
    <w:p w:rsidR="000D7F20" w:rsidRDefault="000D7F20" w:rsidP="0095752F">
      <w:pPr>
        <w:jc w:val="right"/>
        <w:rPr>
          <w:sz w:val="28"/>
          <w:szCs w:val="28"/>
        </w:rPr>
      </w:pPr>
    </w:p>
    <w:p w:rsidR="000D7F20" w:rsidRDefault="000D7F20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Руководителю                                                                                                              </w:t>
      </w:r>
    </w:p>
    <w:p w:rsidR="000D7F20" w:rsidRDefault="000D7F20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 </w:t>
      </w:r>
    </w:p>
    <w:p w:rsidR="000D7F20" w:rsidRDefault="000D7F20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0D7F20" w:rsidRDefault="000D7F20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Ф.И.О. родителя (законного   </w:t>
      </w:r>
    </w:p>
    <w:p w:rsidR="000D7F20" w:rsidRDefault="000D7F20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представителя)__________________</w:t>
      </w:r>
    </w:p>
    <w:p w:rsidR="000D7F20" w:rsidRDefault="000D7F20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0D7F20" w:rsidRDefault="000D7F20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Адрес места жительства__________</w:t>
      </w:r>
    </w:p>
    <w:p w:rsidR="000D7F20" w:rsidRDefault="000D7F20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0D7F20" w:rsidRDefault="000D7F20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*Паспорт_______________________</w:t>
      </w:r>
    </w:p>
    <w:p w:rsidR="000D7F20" w:rsidRDefault="000D7F20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0D7F20" w:rsidRDefault="000D7F20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Тел.____________________________</w:t>
      </w:r>
    </w:p>
    <w:p w:rsidR="000D7F20" w:rsidRPr="00A04542" w:rsidRDefault="000D7F20" w:rsidP="003057C1">
      <w:pPr>
        <w:pStyle w:val="ListParagraph"/>
        <w:ind w:left="0"/>
        <w:rPr>
          <w:sz w:val="28"/>
          <w:szCs w:val="28"/>
        </w:rPr>
      </w:pPr>
    </w:p>
    <w:p w:rsidR="000D7F20" w:rsidRDefault="000D7F20" w:rsidP="00197DA2">
      <w:pPr>
        <w:pStyle w:val="ListParagraph"/>
        <w:ind w:left="0"/>
        <w:rPr>
          <w:sz w:val="28"/>
          <w:szCs w:val="28"/>
        </w:rPr>
      </w:pPr>
    </w:p>
    <w:p w:rsidR="000D7F20" w:rsidRDefault="000D7F20" w:rsidP="003057C1">
      <w:pPr>
        <w:pStyle w:val="ListParagraph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0D7F20" w:rsidRDefault="000D7F20" w:rsidP="00197DA2">
      <w:pPr>
        <w:pStyle w:val="ListParagraph"/>
        <w:ind w:left="0"/>
        <w:jc w:val="center"/>
        <w:rPr>
          <w:lang w:eastAsia="en-US"/>
        </w:rPr>
      </w:pPr>
      <w:r w:rsidRPr="00DC3103">
        <w:rPr>
          <w:sz w:val="28"/>
          <w:szCs w:val="28"/>
        </w:rPr>
        <w:t xml:space="preserve">о </w:t>
      </w:r>
      <w:r w:rsidRPr="00DC3103">
        <w:rPr>
          <w:bCs/>
          <w:color w:val="000000"/>
          <w:sz w:val="28"/>
          <w:szCs w:val="28"/>
        </w:rPr>
        <w:t>предоставлении</w:t>
      </w:r>
      <w:r w:rsidRPr="00405F0B">
        <w:rPr>
          <w:bCs/>
          <w:color w:val="000000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</w:p>
    <w:p w:rsidR="000D7F20" w:rsidRDefault="000D7F20" w:rsidP="003057C1">
      <w:pPr>
        <w:pStyle w:val="ListParagraph"/>
        <w:ind w:left="0"/>
        <w:jc w:val="both"/>
        <w:rPr>
          <w:sz w:val="28"/>
          <w:szCs w:val="28"/>
        </w:rPr>
      </w:pPr>
    </w:p>
    <w:p w:rsidR="000D7F20" w:rsidRPr="00A04542" w:rsidRDefault="000D7F20" w:rsidP="003057C1">
      <w:pPr>
        <w:pStyle w:val="ListParagraph"/>
        <w:ind w:left="0"/>
        <w:jc w:val="both"/>
        <w:rPr>
          <w:sz w:val="28"/>
          <w:szCs w:val="28"/>
        </w:rPr>
      </w:pPr>
      <w:r w:rsidRPr="00A04542">
        <w:rPr>
          <w:sz w:val="28"/>
          <w:szCs w:val="28"/>
        </w:rPr>
        <w:t xml:space="preserve">Прошу предоставить </w:t>
      </w:r>
      <w:r>
        <w:rPr>
          <w:sz w:val="28"/>
          <w:szCs w:val="28"/>
        </w:rPr>
        <w:t>_______________________________________________</w:t>
      </w:r>
    </w:p>
    <w:p w:rsidR="000D7F20" w:rsidRPr="00A04542" w:rsidRDefault="000D7F20" w:rsidP="003057C1">
      <w:pPr>
        <w:pStyle w:val="ListParagraph"/>
        <w:ind w:left="0"/>
        <w:jc w:val="both"/>
      </w:pPr>
      <w:r w:rsidRPr="00A04542">
        <w:t>_____________________________________________________________________________________________________________________________________________________________________________________________________</w:t>
      </w:r>
      <w:r>
        <w:t>__________________________________</w:t>
      </w:r>
    </w:p>
    <w:p w:rsidR="000D7F20" w:rsidRPr="0095752F" w:rsidRDefault="000D7F20" w:rsidP="003057C1">
      <w:pPr>
        <w:pStyle w:val="ListParagraph"/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t>(п</w:t>
      </w:r>
      <w:r w:rsidRPr="0095752F">
        <w:rPr>
          <w:sz w:val="20"/>
          <w:szCs w:val="20"/>
        </w:rPr>
        <w:t>еречень запрашиваемых сведений</w:t>
      </w:r>
      <w:r>
        <w:rPr>
          <w:sz w:val="20"/>
          <w:szCs w:val="20"/>
        </w:rPr>
        <w:t>)</w:t>
      </w:r>
    </w:p>
    <w:p w:rsidR="000D7F20" w:rsidRDefault="000D7F20" w:rsidP="003057C1">
      <w:pPr>
        <w:pStyle w:val="ListParagraph"/>
        <w:ind w:left="0"/>
        <w:jc w:val="both"/>
      </w:pPr>
    </w:p>
    <w:p w:rsidR="000D7F20" w:rsidRDefault="000D7F20" w:rsidP="003057C1">
      <w:pPr>
        <w:pStyle w:val="ListParagraph"/>
        <w:ind w:left="0"/>
        <w:jc w:val="both"/>
        <w:rPr>
          <w:sz w:val="28"/>
          <w:szCs w:val="28"/>
        </w:rPr>
      </w:pPr>
      <w:r w:rsidRPr="000512E4">
        <w:rPr>
          <w:sz w:val="28"/>
          <w:szCs w:val="28"/>
        </w:rPr>
        <w:t>Способ получения ответа</w:t>
      </w:r>
      <w:r>
        <w:rPr>
          <w:sz w:val="28"/>
          <w:szCs w:val="28"/>
        </w:rPr>
        <w:t>:</w:t>
      </w:r>
    </w:p>
    <w:p w:rsidR="000D7F20" w:rsidRDefault="000D7F20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лично</w:t>
      </w:r>
    </w:p>
    <w:p w:rsidR="000D7F20" w:rsidRDefault="000D7F20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почтой</w:t>
      </w:r>
    </w:p>
    <w:p w:rsidR="000D7F20" w:rsidRPr="002A5597" w:rsidRDefault="000D7F20" w:rsidP="003057C1">
      <w:pPr>
        <w:pStyle w:val="ListParagraph"/>
        <w:ind w:left="0"/>
        <w:jc w:val="both"/>
        <w:rPr>
          <w:sz w:val="28"/>
          <w:szCs w:val="28"/>
        </w:rPr>
      </w:pPr>
      <w:r w:rsidRPr="002A5597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e</w:t>
      </w:r>
      <w:r w:rsidRPr="002A559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</w:p>
    <w:p w:rsidR="000D7F20" w:rsidRPr="002A5597" w:rsidRDefault="000D7F20" w:rsidP="003057C1">
      <w:pPr>
        <w:pStyle w:val="ListParagraph"/>
        <w:ind w:left="0"/>
        <w:jc w:val="both"/>
      </w:pPr>
    </w:p>
    <w:p w:rsidR="000D7F20" w:rsidRPr="000512E4" w:rsidRDefault="000D7F20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12E4">
        <w:rPr>
          <w:rFonts w:ascii="Times New Roman" w:hAnsi="Times New Roman" w:cs="Times New Roman"/>
          <w:sz w:val="28"/>
          <w:szCs w:val="28"/>
        </w:rPr>
        <w:t>«_______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________________________ 20_____ </w:t>
      </w:r>
      <w:r w:rsidRPr="00A04542">
        <w:rPr>
          <w:rFonts w:ascii="Times New Roman" w:hAnsi="Times New Roman" w:cs="Times New Roman"/>
          <w:sz w:val="28"/>
          <w:szCs w:val="28"/>
        </w:rPr>
        <w:t>г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ч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мин</w:t>
      </w:r>
      <w:r w:rsidRPr="000512E4">
        <w:rPr>
          <w:rFonts w:ascii="Times New Roman" w:hAnsi="Times New Roman" w:cs="Times New Roman"/>
          <w:sz w:val="28"/>
          <w:szCs w:val="28"/>
        </w:rPr>
        <w:t>.</w:t>
      </w:r>
    </w:p>
    <w:p w:rsidR="000D7F20" w:rsidRPr="0095752F" w:rsidRDefault="000D7F20" w:rsidP="003057C1">
      <w:pPr>
        <w:pStyle w:val="ConsPlusNonformat"/>
        <w:jc w:val="center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>(дата и время подачи заявления)</w:t>
      </w:r>
    </w:p>
    <w:p w:rsidR="000D7F20" w:rsidRPr="00A04542" w:rsidRDefault="000D7F20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A04542">
        <w:rPr>
          <w:rFonts w:ascii="Times New Roman" w:hAnsi="Times New Roman" w:cs="Times New Roman"/>
          <w:sz w:val="28"/>
          <w:szCs w:val="28"/>
        </w:rPr>
        <w:t>__ /______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A04542">
        <w:rPr>
          <w:rFonts w:ascii="Times New Roman" w:hAnsi="Times New Roman" w:cs="Times New Roman"/>
          <w:sz w:val="28"/>
          <w:szCs w:val="28"/>
        </w:rPr>
        <w:t>____________________</w:t>
      </w:r>
    </w:p>
    <w:p w:rsidR="000D7F20" w:rsidRPr="0095752F" w:rsidRDefault="000D7F20" w:rsidP="003057C1">
      <w:pPr>
        <w:pStyle w:val="ConsPlusNonformat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</w:t>
      </w:r>
      <w:r w:rsidRPr="0095752F">
        <w:rPr>
          <w:rFonts w:ascii="Times New Roman" w:hAnsi="Times New Roman" w:cs="Times New Roman"/>
        </w:rPr>
        <w:t xml:space="preserve">(подпись заявителя)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95752F">
        <w:rPr>
          <w:rFonts w:ascii="Times New Roman" w:hAnsi="Times New Roman" w:cs="Times New Roman"/>
        </w:rPr>
        <w:t xml:space="preserve">    (полностью Ф.И.О.)</w:t>
      </w:r>
    </w:p>
    <w:p w:rsidR="000D7F20" w:rsidRPr="0095752F" w:rsidRDefault="000D7F20" w:rsidP="003057C1">
      <w:pPr>
        <w:pStyle w:val="ConsPlusNonformat"/>
        <w:jc w:val="both"/>
        <w:outlineLvl w:val="0"/>
        <w:rPr>
          <w:rFonts w:ascii="Times New Roman" w:hAnsi="Times New Roman" w:cs="Times New Roman"/>
        </w:rPr>
      </w:pPr>
    </w:p>
    <w:p w:rsidR="000D7F20" w:rsidRDefault="000D7F20" w:rsidP="003057C1">
      <w:pPr>
        <w:pStyle w:val="ListParagraph"/>
        <w:ind w:left="0"/>
        <w:rPr>
          <w:b/>
          <w:sz w:val="20"/>
          <w:szCs w:val="20"/>
        </w:rPr>
      </w:pPr>
    </w:p>
    <w:p w:rsidR="000D7F20" w:rsidRDefault="000D7F20" w:rsidP="003057C1">
      <w:pPr>
        <w:pStyle w:val="ListParagraph"/>
        <w:ind w:left="0"/>
        <w:rPr>
          <w:b/>
          <w:sz w:val="20"/>
          <w:szCs w:val="20"/>
        </w:rPr>
      </w:pPr>
    </w:p>
    <w:p w:rsidR="000D7F20" w:rsidRPr="0095752F" w:rsidRDefault="000D7F20" w:rsidP="003057C1">
      <w:pPr>
        <w:pStyle w:val="ListParagraph"/>
        <w:ind w:left="0"/>
        <w:rPr>
          <w:b/>
          <w:sz w:val="20"/>
          <w:szCs w:val="20"/>
        </w:rPr>
        <w:sectPr w:rsidR="000D7F20" w:rsidRPr="0095752F" w:rsidSect="00800EFB">
          <w:footerReference w:type="defaul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b/>
          <w:sz w:val="20"/>
          <w:szCs w:val="20"/>
        </w:rPr>
        <w:t xml:space="preserve">* Заполняется при запросе </w:t>
      </w:r>
      <w:r w:rsidRPr="00F37833">
        <w:rPr>
          <w:b/>
          <w:bCs/>
          <w:color w:val="000000"/>
          <w:sz w:val="20"/>
          <w:szCs w:val="20"/>
        </w:rPr>
        <w:t>информации о текущей успеваемости учащегося</w:t>
      </w:r>
    </w:p>
    <w:p w:rsidR="000D7F20" w:rsidRDefault="000D7F20" w:rsidP="0095752F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D476CB">
        <w:rPr>
          <w:sz w:val="28"/>
          <w:szCs w:val="28"/>
        </w:rPr>
        <w:t xml:space="preserve"> к регламенту</w:t>
      </w:r>
    </w:p>
    <w:p w:rsidR="000D7F20" w:rsidRDefault="000D7F20" w:rsidP="0095752F">
      <w:r>
        <w:t xml:space="preserve">                           </w:t>
      </w:r>
    </w:p>
    <w:p w:rsidR="000D7F20" w:rsidRDefault="000D7F20" w:rsidP="0095752F"/>
    <w:p w:rsidR="000D7F20" w:rsidRPr="0095752F" w:rsidRDefault="000D7F20" w:rsidP="0095752F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0D7F20" w:rsidRPr="0095752F" w:rsidRDefault="000D7F20" w:rsidP="0095752F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0D7F20" w:rsidRPr="0095752F" w:rsidRDefault="000D7F20" w:rsidP="0095752F">
      <w:pPr>
        <w:rPr>
          <w:sz w:val="28"/>
          <w:szCs w:val="28"/>
        </w:rPr>
      </w:pPr>
    </w:p>
    <w:p w:rsidR="000D7F20" w:rsidRPr="0095752F" w:rsidRDefault="000D7F20" w:rsidP="0095752F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0D7F20" w:rsidRDefault="000D7F20" w:rsidP="00AA5317">
      <w:pPr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о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</w:p>
    <w:p w:rsidR="000D7F20" w:rsidRPr="0095752F" w:rsidRDefault="000D7F20" w:rsidP="00AA5317">
      <w:pPr>
        <w:jc w:val="center"/>
        <w:rPr>
          <w:sz w:val="28"/>
          <w:szCs w:val="28"/>
        </w:rPr>
      </w:pPr>
    </w:p>
    <w:p w:rsidR="000D7F20" w:rsidRDefault="000D7F20" w:rsidP="009575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  <w:r>
        <w:rPr>
          <w:sz w:val="28"/>
          <w:szCs w:val="28"/>
        </w:rPr>
        <w:t xml:space="preserve"> </w:t>
      </w:r>
      <w:r w:rsidRPr="0095752F">
        <w:rPr>
          <w:sz w:val="28"/>
          <w:szCs w:val="28"/>
        </w:rPr>
        <w:t xml:space="preserve">от ____________________ </w:t>
      </w:r>
    </w:p>
    <w:p w:rsidR="000D7F20" w:rsidRDefault="000D7F20" w:rsidP="0073386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(дата принятия заявления) </w:t>
      </w:r>
    </w:p>
    <w:p w:rsidR="000D7F20" w:rsidRPr="0034655F" w:rsidRDefault="000D7F20" w:rsidP="00F37833">
      <w:pPr>
        <w:jc w:val="both"/>
        <w:rPr>
          <w:sz w:val="20"/>
          <w:szCs w:val="20"/>
        </w:rPr>
      </w:pPr>
      <w:r w:rsidRPr="0095752F">
        <w:rPr>
          <w:sz w:val="28"/>
          <w:szCs w:val="28"/>
        </w:rPr>
        <w:t>принято решение о направлении следующих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с</w:t>
      </w:r>
      <w:r w:rsidRPr="0095752F">
        <w:rPr>
          <w:sz w:val="28"/>
          <w:szCs w:val="28"/>
        </w:rPr>
        <w:t>ведений</w:t>
      </w:r>
      <w:r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</w:p>
    <w:p w:rsidR="000D7F20" w:rsidRPr="0095752F" w:rsidRDefault="000D7F20" w:rsidP="0095752F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0D7F20" w:rsidRPr="0095752F" w:rsidRDefault="000D7F20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0D7F20" w:rsidRPr="0095752F" w:rsidRDefault="000D7F20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0D7F20" w:rsidRPr="0034655F" w:rsidRDefault="000D7F20" w:rsidP="0034655F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>(запрашиваемые сведения)</w:t>
      </w:r>
    </w:p>
    <w:p w:rsidR="000D7F20" w:rsidRDefault="000D7F20" w:rsidP="0095752F">
      <w:pPr>
        <w:rPr>
          <w:sz w:val="28"/>
          <w:szCs w:val="28"/>
        </w:rPr>
      </w:pPr>
    </w:p>
    <w:p w:rsidR="000D7F20" w:rsidRPr="0095752F" w:rsidRDefault="000D7F20" w:rsidP="0095752F">
      <w:pPr>
        <w:rPr>
          <w:sz w:val="28"/>
          <w:szCs w:val="28"/>
        </w:rPr>
      </w:pPr>
    </w:p>
    <w:p w:rsidR="000D7F20" w:rsidRPr="0095752F" w:rsidRDefault="000D7F20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0D7F20" w:rsidRDefault="000D7F20" w:rsidP="0034655F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AA5317">
      <w:pPr>
        <w:rPr>
          <w:sz w:val="28"/>
          <w:szCs w:val="28"/>
        </w:rPr>
      </w:pPr>
    </w:p>
    <w:p w:rsidR="000D7F20" w:rsidRDefault="000D7F20" w:rsidP="00AA5317">
      <w:pPr>
        <w:rPr>
          <w:sz w:val="28"/>
          <w:szCs w:val="28"/>
        </w:rPr>
      </w:pPr>
    </w:p>
    <w:p w:rsidR="000D7F20" w:rsidRDefault="000D7F20" w:rsidP="00AA5317">
      <w:pPr>
        <w:rPr>
          <w:sz w:val="28"/>
          <w:szCs w:val="28"/>
        </w:rPr>
      </w:pPr>
    </w:p>
    <w:p w:rsidR="000D7F20" w:rsidRDefault="000D7F20" w:rsidP="00AA5317">
      <w:pPr>
        <w:rPr>
          <w:sz w:val="28"/>
          <w:szCs w:val="28"/>
        </w:rPr>
      </w:pPr>
    </w:p>
    <w:p w:rsidR="000D7F20" w:rsidRDefault="000D7F20" w:rsidP="00AA5317">
      <w:pPr>
        <w:rPr>
          <w:sz w:val="28"/>
          <w:szCs w:val="28"/>
        </w:rPr>
      </w:pPr>
    </w:p>
    <w:p w:rsidR="000D7F20" w:rsidRDefault="000D7F20" w:rsidP="00AA5317">
      <w:pPr>
        <w:rPr>
          <w:sz w:val="28"/>
          <w:szCs w:val="28"/>
        </w:rPr>
      </w:pPr>
    </w:p>
    <w:p w:rsidR="000D7F20" w:rsidRDefault="000D7F20" w:rsidP="00FB29B1">
      <w:pPr>
        <w:jc w:val="right"/>
        <w:rPr>
          <w:sz w:val="28"/>
          <w:szCs w:val="28"/>
        </w:rPr>
      </w:pPr>
    </w:p>
    <w:p w:rsidR="000D7F20" w:rsidRDefault="000D7F20" w:rsidP="00FB29B1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D476CB">
        <w:rPr>
          <w:sz w:val="28"/>
          <w:szCs w:val="28"/>
        </w:rPr>
        <w:t xml:space="preserve"> к регламенту</w:t>
      </w:r>
    </w:p>
    <w:p w:rsidR="000D7F20" w:rsidRDefault="000D7F20" w:rsidP="00FB29B1">
      <w:r>
        <w:t xml:space="preserve">                           </w:t>
      </w:r>
    </w:p>
    <w:p w:rsidR="000D7F20" w:rsidRDefault="000D7F20" w:rsidP="00FB29B1"/>
    <w:p w:rsidR="000D7F20" w:rsidRPr="0095752F" w:rsidRDefault="000D7F20" w:rsidP="00FB29B1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0D7F20" w:rsidRPr="0095752F" w:rsidRDefault="000D7F20" w:rsidP="00FB29B1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0D7F20" w:rsidRPr="0095752F" w:rsidRDefault="000D7F20" w:rsidP="00FB29B1">
      <w:pPr>
        <w:rPr>
          <w:sz w:val="28"/>
          <w:szCs w:val="28"/>
        </w:rPr>
      </w:pPr>
    </w:p>
    <w:p w:rsidR="000D7F20" w:rsidRPr="0095752F" w:rsidRDefault="000D7F20" w:rsidP="00FB29B1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0D7F20" w:rsidRDefault="000D7F20" w:rsidP="00AA5317">
      <w:pPr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об отказе в предоставлении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</w:p>
    <w:p w:rsidR="000D7F20" w:rsidRPr="0095752F" w:rsidRDefault="000D7F20" w:rsidP="00AA5317">
      <w:pPr>
        <w:jc w:val="center"/>
        <w:rPr>
          <w:sz w:val="28"/>
          <w:szCs w:val="28"/>
        </w:rPr>
      </w:pPr>
    </w:p>
    <w:p w:rsidR="000D7F20" w:rsidRDefault="000D7F20" w:rsidP="00FB29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  <w:r>
        <w:rPr>
          <w:sz w:val="28"/>
          <w:szCs w:val="28"/>
        </w:rPr>
        <w:t xml:space="preserve"> </w:t>
      </w:r>
      <w:r w:rsidRPr="0095752F">
        <w:rPr>
          <w:sz w:val="28"/>
          <w:szCs w:val="28"/>
        </w:rPr>
        <w:t xml:space="preserve">от ____________________ </w:t>
      </w:r>
    </w:p>
    <w:p w:rsidR="000D7F20" w:rsidRDefault="000D7F20" w:rsidP="0073386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(дата принятия заявления) </w:t>
      </w:r>
    </w:p>
    <w:p w:rsidR="000D7F20" w:rsidRDefault="000D7F20" w:rsidP="00FB29B1">
      <w:pPr>
        <w:jc w:val="both"/>
        <w:rPr>
          <w:sz w:val="28"/>
          <w:szCs w:val="28"/>
        </w:rPr>
      </w:pPr>
    </w:p>
    <w:p w:rsidR="000D7F20" w:rsidRDefault="000D7F20" w:rsidP="00F37833">
      <w:pPr>
        <w:jc w:val="both"/>
        <w:rPr>
          <w:color w:val="000000"/>
          <w:sz w:val="28"/>
          <w:szCs w:val="28"/>
        </w:rPr>
      </w:pPr>
      <w:r w:rsidRPr="0095752F">
        <w:rPr>
          <w:sz w:val="28"/>
          <w:szCs w:val="28"/>
        </w:rPr>
        <w:t xml:space="preserve">принято решение </w:t>
      </w:r>
      <w:r>
        <w:rPr>
          <w:sz w:val="28"/>
          <w:szCs w:val="28"/>
        </w:rPr>
        <w:t xml:space="preserve">об отказе в направлении </w:t>
      </w:r>
      <w:r w:rsidRPr="00405F0B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 текущей успеваемости учащегося, ведение электронного дневника и электронного журнала успеваемости</w:t>
      </w:r>
      <w:r w:rsidRPr="00405F0B">
        <w:rPr>
          <w:color w:val="000000"/>
          <w:sz w:val="28"/>
          <w:szCs w:val="28"/>
        </w:rPr>
        <w:t xml:space="preserve"> </w:t>
      </w:r>
    </w:p>
    <w:p w:rsidR="000D7F20" w:rsidRDefault="000D7F20" w:rsidP="00F37833">
      <w:pPr>
        <w:jc w:val="both"/>
        <w:rPr>
          <w:color w:val="000000"/>
          <w:sz w:val="28"/>
          <w:szCs w:val="28"/>
        </w:rPr>
      </w:pPr>
    </w:p>
    <w:p w:rsidR="000D7F20" w:rsidRPr="0095752F" w:rsidRDefault="000D7F20" w:rsidP="00F3783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0D7F20" w:rsidRPr="0095752F" w:rsidRDefault="000D7F20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0D7F20" w:rsidRPr="0095752F" w:rsidRDefault="000D7F20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0D7F20" w:rsidRPr="0034655F" w:rsidRDefault="000D7F20" w:rsidP="00534BC8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>(</w:t>
      </w:r>
      <w:r>
        <w:rPr>
          <w:sz w:val="20"/>
          <w:szCs w:val="20"/>
        </w:rPr>
        <w:t>причины отказа</w:t>
      </w:r>
      <w:r w:rsidRPr="0034655F">
        <w:rPr>
          <w:sz w:val="20"/>
          <w:szCs w:val="20"/>
        </w:rPr>
        <w:t>)</w:t>
      </w:r>
    </w:p>
    <w:p w:rsidR="000D7F20" w:rsidRDefault="000D7F20" w:rsidP="00FB29B1">
      <w:pPr>
        <w:rPr>
          <w:sz w:val="28"/>
          <w:szCs w:val="28"/>
        </w:rPr>
      </w:pPr>
    </w:p>
    <w:p w:rsidR="000D7F20" w:rsidRPr="0095752F" w:rsidRDefault="000D7F20" w:rsidP="00FB29B1">
      <w:pPr>
        <w:rPr>
          <w:sz w:val="28"/>
          <w:szCs w:val="28"/>
        </w:rPr>
      </w:pPr>
    </w:p>
    <w:p w:rsidR="000D7F20" w:rsidRPr="0095752F" w:rsidRDefault="000D7F20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0D7F20" w:rsidRDefault="000D7F20" w:rsidP="00FB29B1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0D7F20" w:rsidRDefault="000D7F20" w:rsidP="00FB29B1">
      <w:pPr>
        <w:rPr>
          <w:sz w:val="20"/>
          <w:szCs w:val="20"/>
        </w:rPr>
      </w:pPr>
    </w:p>
    <w:p w:rsidR="000D7F20" w:rsidRDefault="000D7F20" w:rsidP="00FB29B1">
      <w:pPr>
        <w:rPr>
          <w:sz w:val="20"/>
          <w:szCs w:val="20"/>
        </w:rPr>
      </w:pPr>
    </w:p>
    <w:p w:rsidR="000D7F20" w:rsidRDefault="000D7F20" w:rsidP="00FB29B1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34655F">
      <w:pPr>
        <w:rPr>
          <w:sz w:val="20"/>
          <w:szCs w:val="20"/>
        </w:rPr>
      </w:pPr>
    </w:p>
    <w:p w:rsidR="000D7F20" w:rsidRDefault="000D7F20" w:rsidP="00AA5317">
      <w:pPr>
        <w:rPr>
          <w:sz w:val="20"/>
          <w:szCs w:val="20"/>
        </w:rPr>
      </w:pPr>
    </w:p>
    <w:p w:rsidR="000D7F20" w:rsidRDefault="000D7F20" w:rsidP="00AA5317">
      <w:pPr>
        <w:rPr>
          <w:sz w:val="28"/>
          <w:szCs w:val="28"/>
        </w:rPr>
      </w:pPr>
    </w:p>
    <w:p w:rsidR="000D7F20" w:rsidRDefault="000D7F20" w:rsidP="006C0D7D">
      <w:pPr>
        <w:jc w:val="right"/>
        <w:rPr>
          <w:sz w:val="28"/>
          <w:szCs w:val="28"/>
        </w:rPr>
      </w:pPr>
    </w:p>
    <w:p w:rsidR="000D7F20" w:rsidRDefault="000D7F20" w:rsidP="006C0D7D">
      <w:pPr>
        <w:jc w:val="right"/>
        <w:rPr>
          <w:sz w:val="28"/>
          <w:szCs w:val="28"/>
        </w:rPr>
      </w:pPr>
    </w:p>
    <w:p w:rsidR="000D7F20" w:rsidRDefault="000D7F20" w:rsidP="006C0D7D">
      <w:pPr>
        <w:jc w:val="right"/>
        <w:rPr>
          <w:sz w:val="28"/>
          <w:szCs w:val="28"/>
        </w:rPr>
      </w:pPr>
    </w:p>
    <w:p w:rsidR="000D7F20" w:rsidRDefault="000D7F20" w:rsidP="006C0D7D">
      <w:pPr>
        <w:jc w:val="right"/>
        <w:rPr>
          <w:sz w:val="28"/>
          <w:szCs w:val="28"/>
        </w:rPr>
      </w:pPr>
    </w:p>
    <w:p w:rsidR="000D7F20" w:rsidRDefault="000D7F20" w:rsidP="006C0D7D">
      <w:pPr>
        <w:jc w:val="right"/>
        <w:rPr>
          <w:sz w:val="28"/>
          <w:szCs w:val="28"/>
        </w:rPr>
      </w:pPr>
    </w:p>
    <w:p w:rsidR="000D7F20" w:rsidRDefault="000D7F20" w:rsidP="006C0D7D">
      <w:pPr>
        <w:jc w:val="right"/>
        <w:rPr>
          <w:sz w:val="28"/>
          <w:szCs w:val="28"/>
        </w:rPr>
      </w:pPr>
    </w:p>
    <w:p w:rsidR="000D7F20" w:rsidRDefault="000D7F20" w:rsidP="006C0D7D">
      <w:pPr>
        <w:jc w:val="right"/>
        <w:rPr>
          <w:sz w:val="28"/>
          <w:szCs w:val="28"/>
        </w:rPr>
      </w:pPr>
    </w:p>
    <w:p w:rsidR="000D7F20" w:rsidRDefault="000D7F20" w:rsidP="008B71D3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4 к </w:t>
      </w:r>
      <w:r w:rsidRPr="00D476CB">
        <w:rPr>
          <w:sz w:val="28"/>
          <w:szCs w:val="28"/>
        </w:rPr>
        <w:t>регламенту</w:t>
      </w:r>
    </w:p>
    <w:p w:rsidR="000D7F20" w:rsidRPr="008B71D3" w:rsidRDefault="000D7F20" w:rsidP="008B71D3">
      <w:pPr>
        <w:pStyle w:val="a0"/>
        <w:ind w:left="4536"/>
        <w:rPr>
          <w:rFonts w:ascii="Times New Roman" w:hAnsi="Times New Roman" w:cs="Times New Roman"/>
          <w:sz w:val="28"/>
          <w:szCs w:val="28"/>
        </w:rPr>
      </w:pPr>
    </w:p>
    <w:p w:rsidR="000D7F20" w:rsidRPr="008B71D3" w:rsidRDefault="000D7F20" w:rsidP="008B71D3">
      <w:pPr>
        <w:pStyle w:val="a0"/>
        <w:ind w:left="4536"/>
        <w:rPr>
          <w:rFonts w:ascii="Times New Roman" w:hAnsi="Times New Roman" w:cs="Times New Roman"/>
          <w:sz w:val="28"/>
          <w:szCs w:val="28"/>
        </w:rPr>
      </w:pPr>
    </w:p>
    <w:p w:rsidR="000D7F20" w:rsidRPr="008B71D3" w:rsidRDefault="000D7F20" w:rsidP="008B71D3">
      <w:pPr>
        <w:pStyle w:val="a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Pr="008B71D3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8B71D3">
        <w:rPr>
          <w:rFonts w:ascii="Times New Roman" w:hAnsi="Times New Roman" w:cs="Times New Roman"/>
          <w:sz w:val="28"/>
          <w:szCs w:val="28"/>
        </w:rPr>
        <w:t>_________</w:t>
      </w:r>
    </w:p>
    <w:p w:rsidR="000D7F20" w:rsidRPr="008B71D3" w:rsidRDefault="000D7F20" w:rsidP="008B71D3">
      <w:pPr>
        <w:rPr>
          <w:sz w:val="28"/>
          <w:szCs w:val="28"/>
        </w:rPr>
      </w:pPr>
    </w:p>
    <w:p w:rsidR="000D7F20" w:rsidRDefault="000D7F20" w:rsidP="008B71D3">
      <w:pPr>
        <w:pStyle w:val="a0"/>
        <w:ind w:left="4536"/>
        <w:rPr>
          <w:rFonts w:ascii="Times New Roman" w:hAnsi="Times New Roman" w:cs="Times New Roman"/>
          <w:sz w:val="28"/>
          <w:szCs w:val="28"/>
        </w:rPr>
      </w:pPr>
      <w:r w:rsidRPr="008B71D3">
        <w:rPr>
          <w:rFonts w:ascii="Times New Roman" w:hAnsi="Times New Roman" w:cs="Times New Roman"/>
          <w:sz w:val="28"/>
          <w:szCs w:val="28"/>
        </w:rPr>
        <w:t>родителя (законного представителя):</w:t>
      </w:r>
    </w:p>
    <w:p w:rsidR="000D7F20" w:rsidRPr="008B71D3" w:rsidRDefault="000D7F20" w:rsidP="008B71D3">
      <w:r>
        <w:rPr>
          <w:sz w:val="28"/>
          <w:szCs w:val="28"/>
        </w:rPr>
        <w:t xml:space="preserve">                                                                 </w:t>
      </w:r>
      <w:r w:rsidRPr="008B71D3">
        <w:rPr>
          <w:sz w:val="28"/>
          <w:szCs w:val="28"/>
        </w:rPr>
        <w:t>___________________</w:t>
      </w:r>
      <w:r>
        <w:rPr>
          <w:sz w:val="28"/>
          <w:szCs w:val="28"/>
        </w:rPr>
        <w:t>______</w:t>
      </w:r>
      <w:r w:rsidRPr="008B71D3">
        <w:rPr>
          <w:sz w:val="28"/>
          <w:szCs w:val="28"/>
        </w:rPr>
        <w:t>_________</w:t>
      </w:r>
    </w:p>
    <w:p w:rsidR="000D7F20" w:rsidRPr="008B71D3" w:rsidRDefault="000D7F20" w:rsidP="008B71D3">
      <w:pPr>
        <w:rPr>
          <w:sz w:val="28"/>
          <w:szCs w:val="28"/>
        </w:rPr>
      </w:pPr>
    </w:p>
    <w:p w:rsidR="000D7F20" w:rsidRPr="008B71D3" w:rsidRDefault="000D7F20" w:rsidP="008B71D3">
      <w:pPr>
        <w:pStyle w:val="a0"/>
        <w:ind w:left="4536"/>
        <w:rPr>
          <w:rFonts w:ascii="Times New Roman" w:hAnsi="Times New Roman" w:cs="Times New Roman"/>
          <w:sz w:val="28"/>
          <w:szCs w:val="28"/>
        </w:rPr>
      </w:pPr>
      <w:r w:rsidRPr="008B71D3">
        <w:rPr>
          <w:rFonts w:ascii="Times New Roman" w:hAnsi="Times New Roman" w:cs="Times New Roman"/>
          <w:sz w:val="28"/>
          <w:szCs w:val="28"/>
        </w:rPr>
        <w:t>Адрес места жительства</w:t>
      </w:r>
    </w:p>
    <w:p w:rsidR="000D7F20" w:rsidRPr="008B71D3" w:rsidRDefault="000D7F20" w:rsidP="008B71D3">
      <w:pPr>
        <w:ind w:left="4536"/>
        <w:rPr>
          <w:sz w:val="28"/>
          <w:szCs w:val="28"/>
        </w:rPr>
      </w:pPr>
      <w:r w:rsidRPr="008B71D3">
        <w:rPr>
          <w:sz w:val="28"/>
          <w:szCs w:val="28"/>
        </w:rPr>
        <w:t>___________________</w:t>
      </w:r>
      <w:r>
        <w:rPr>
          <w:sz w:val="28"/>
          <w:szCs w:val="28"/>
        </w:rPr>
        <w:t>______</w:t>
      </w:r>
      <w:r w:rsidRPr="008B71D3">
        <w:rPr>
          <w:sz w:val="28"/>
          <w:szCs w:val="28"/>
        </w:rPr>
        <w:t>_________</w:t>
      </w:r>
    </w:p>
    <w:p w:rsidR="000D7F20" w:rsidRPr="008B71D3" w:rsidRDefault="000D7F20" w:rsidP="008B71D3">
      <w:pPr>
        <w:pStyle w:val="a0"/>
        <w:rPr>
          <w:rFonts w:ascii="Times New Roman" w:hAnsi="Times New Roman" w:cs="Times New Roman"/>
          <w:sz w:val="28"/>
          <w:szCs w:val="28"/>
        </w:rPr>
      </w:pPr>
    </w:p>
    <w:p w:rsidR="000D7F20" w:rsidRPr="008B71D3" w:rsidRDefault="000D7F20" w:rsidP="008B71D3">
      <w:pPr>
        <w:pStyle w:val="a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B71D3">
        <w:rPr>
          <w:rFonts w:ascii="Times New Roman" w:hAnsi="Times New Roman" w:cs="Times New Roman"/>
          <w:sz w:val="28"/>
          <w:szCs w:val="28"/>
        </w:rPr>
        <w:t>аспорт 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8B71D3">
        <w:rPr>
          <w:rFonts w:ascii="Times New Roman" w:hAnsi="Times New Roman" w:cs="Times New Roman"/>
          <w:sz w:val="28"/>
          <w:szCs w:val="28"/>
        </w:rPr>
        <w:t>_________</w:t>
      </w:r>
    </w:p>
    <w:p w:rsidR="000D7F20" w:rsidRDefault="000D7F20" w:rsidP="008B71D3">
      <w:pPr>
        <w:ind w:left="4536"/>
        <w:rPr>
          <w:sz w:val="28"/>
          <w:szCs w:val="28"/>
        </w:rPr>
      </w:pPr>
      <w:r w:rsidRPr="008B71D3">
        <w:rPr>
          <w:sz w:val="28"/>
          <w:szCs w:val="28"/>
        </w:rPr>
        <w:t>___________________</w:t>
      </w:r>
      <w:r>
        <w:rPr>
          <w:sz w:val="28"/>
          <w:szCs w:val="28"/>
        </w:rPr>
        <w:t>______</w:t>
      </w:r>
      <w:r w:rsidRPr="008B71D3">
        <w:rPr>
          <w:sz w:val="28"/>
          <w:szCs w:val="28"/>
        </w:rPr>
        <w:t>_________</w:t>
      </w:r>
    </w:p>
    <w:p w:rsidR="000D7F20" w:rsidRPr="008B71D3" w:rsidRDefault="000D7F20" w:rsidP="008B71D3">
      <w:pPr>
        <w:ind w:left="4536"/>
        <w:rPr>
          <w:sz w:val="28"/>
          <w:szCs w:val="28"/>
        </w:rPr>
      </w:pPr>
      <w:r>
        <w:rPr>
          <w:sz w:val="28"/>
          <w:szCs w:val="28"/>
        </w:rPr>
        <w:t>Тел.</w:t>
      </w:r>
      <w:r w:rsidRPr="008B71D3">
        <w:rPr>
          <w:sz w:val="28"/>
          <w:szCs w:val="28"/>
        </w:rPr>
        <w:t xml:space="preserve"> ___________________</w:t>
      </w:r>
      <w:r>
        <w:rPr>
          <w:sz w:val="28"/>
          <w:szCs w:val="28"/>
        </w:rPr>
        <w:t>______</w:t>
      </w:r>
      <w:r w:rsidRPr="008B71D3">
        <w:rPr>
          <w:sz w:val="28"/>
          <w:szCs w:val="28"/>
        </w:rPr>
        <w:t>_________</w:t>
      </w:r>
    </w:p>
    <w:p w:rsidR="000D7F20" w:rsidRPr="008B71D3" w:rsidRDefault="000D7F20" w:rsidP="008B71D3">
      <w:pPr>
        <w:jc w:val="center"/>
        <w:rPr>
          <w:sz w:val="28"/>
          <w:szCs w:val="28"/>
        </w:rPr>
      </w:pPr>
    </w:p>
    <w:p w:rsidR="000D7F20" w:rsidRPr="008B71D3" w:rsidRDefault="000D7F20" w:rsidP="008B71D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Согласие</w:t>
      </w:r>
      <w:r w:rsidRPr="008B71D3">
        <w:rPr>
          <w:sz w:val="28"/>
          <w:szCs w:val="28"/>
        </w:rPr>
        <w:t xml:space="preserve"> на обработку персональных данных</w:t>
      </w:r>
    </w:p>
    <w:p w:rsidR="000D7F20" w:rsidRPr="008B71D3" w:rsidRDefault="000D7F20" w:rsidP="008B71D3">
      <w:pPr>
        <w:jc w:val="center"/>
        <w:rPr>
          <w:sz w:val="28"/>
          <w:szCs w:val="28"/>
        </w:rPr>
      </w:pPr>
    </w:p>
    <w:p w:rsidR="000D7F20" w:rsidRPr="008B71D3" w:rsidRDefault="000D7F20" w:rsidP="008B71D3">
      <w:pPr>
        <w:jc w:val="both"/>
        <w:rPr>
          <w:sz w:val="28"/>
          <w:szCs w:val="28"/>
        </w:rPr>
      </w:pPr>
      <w:r w:rsidRPr="008B71D3">
        <w:rPr>
          <w:sz w:val="28"/>
          <w:szCs w:val="28"/>
        </w:rPr>
        <w:tab/>
        <w:t>Я, __________________________________________________</w:t>
      </w:r>
      <w:r>
        <w:rPr>
          <w:sz w:val="28"/>
          <w:szCs w:val="28"/>
        </w:rPr>
        <w:t>__</w:t>
      </w:r>
      <w:r w:rsidRPr="008B71D3">
        <w:rPr>
          <w:sz w:val="28"/>
          <w:szCs w:val="28"/>
        </w:rPr>
        <w:t>______________</w:t>
      </w:r>
    </w:p>
    <w:p w:rsidR="000D7F20" w:rsidRPr="008B71D3" w:rsidRDefault="000D7F20" w:rsidP="008B71D3">
      <w:pPr>
        <w:jc w:val="center"/>
        <w:rPr>
          <w:sz w:val="20"/>
          <w:szCs w:val="20"/>
          <w:vertAlign w:val="superscript"/>
        </w:rPr>
      </w:pPr>
      <w:r w:rsidRPr="008B71D3">
        <w:rPr>
          <w:sz w:val="20"/>
          <w:szCs w:val="20"/>
          <w:vertAlign w:val="superscript"/>
        </w:rPr>
        <w:t>(Ф.И.О.)</w:t>
      </w:r>
    </w:p>
    <w:p w:rsidR="000D7F20" w:rsidRDefault="000D7F20" w:rsidP="008B71D3">
      <w:pPr>
        <w:jc w:val="both"/>
        <w:rPr>
          <w:sz w:val="28"/>
          <w:szCs w:val="28"/>
        </w:rPr>
      </w:pPr>
      <w:r w:rsidRPr="008B71D3">
        <w:rPr>
          <w:sz w:val="28"/>
          <w:szCs w:val="28"/>
        </w:rPr>
        <w:t>в соответствии с Фед</w:t>
      </w:r>
      <w:r>
        <w:rPr>
          <w:sz w:val="28"/>
          <w:szCs w:val="28"/>
        </w:rPr>
        <w:t xml:space="preserve">еральным законом от 27.07.2006 № 152-ФЗ </w:t>
      </w:r>
      <w:r w:rsidRPr="008B71D3">
        <w:rPr>
          <w:sz w:val="28"/>
          <w:szCs w:val="28"/>
        </w:rPr>
        <w:t>«О персо</w:t>
      </w:r>
      <w:r>
        <w:rPr>
          <w:sz w:val="28"/>
          <w:szCs w:val="28"/>
        </w:rPr>
        <w:t xml:space="preserve">нальных данных» </w:t>
      </w:r>
      <w:r w:rsidRPr="008B71D3">
        <w:rPr>
          <w:sz w:val="28"/>
          <w:szCs w:val="28"/>
        </w:rPr>
        <w:t xml:space="preserve">даю согласие </w:t>
      </w:r>
    </w:p>
    <w:p w:rsidR="000D7F20" w:rsidRPr="008B71D3" w:rsidRDefault="000D7F20" w:rsidP="008B71D3">
      <w:pPr>
        <w:jc w:val="both"/>
        <w:rPr>
          <w:sz w:val="28"/>
          <w:szCs w:val="28"/>
        </w:rPr>
      </w:pPr>
      <w:r w:rsidRPr="008B71D3">
        <w:rPr>
          <w:sz w:val="28"/>
          <w:szCs w:val="28"/>
        </w:rPr>
        <w:t xml:space="preserve">__________________________________________________________________ </w:t>
      </w:r>
    </w:p>
    <w:p w:rsidR="000D7F20" w:rsidRPr="008B71D3" w:rsidRDefault="000D7F20" w:rsidP="008B71D3">
      <w:pPr>
        <w:jc w:val="center"/>
        <w:rPr>
          <w:sz w:val="20"/>
          <w:szCs w:val="20"/>
        </w:rPr>
      </w:pPr>
      <w:r w:rsidRPr="008B71D3">
        <w:rPr>
          <w:sz w:val="20"/>
          <w:szCs w:val="20"/>
        </w:rPr>
        <w:t>(наименование организации)</w:t>
      </w:r>
    </w:p>
    <w:p w:rsidR="000D7F20" w:rsidRPr="008B71D3" w:rsidRDefault="000D7F20" w:rsidP="008B71D3">
      <w:pPr>
        <w:jc w:val="both"/>
        <w:rPr>
          <w:sz w:val="28"/>
          <w:szCs w:val="28"/>
        </w:rPr>
      </w:pPr>
      <w:r w:rsidRPr="008B71D3">
        <w:rPr>
          <w:sz w:val="28"/>
          <w:szCs w:val="28"/>
        </w:rPr>
        <w:t>на обработку (сбор, систематизацию, накопление, хранение, статистическую и аналитическую обработку, обезличивание, выдачу данных по запросу</w:t>
      </w:r>
      <w:r>
        <w:rPr>
          <w:sz w:val="28"/>
          <w:szCs w:val="28"/>
        </w:rPr>
        <w:t xml:space="preserve"> и др. действия в соответствии с законодательством</w:t>
      </w:r>
      <w:r w:rsidRPr="008B71D3">
        <w:rPr>
          <w:sz w:val="28"/>
          <w:szCs w:val="28"/>
        </w:rPr>
        <w:t>) своих персональных данных сроком до достижения цели обработки:</w:t>
      </w:r>
    </w:p>
    <w:tbl>
      <w:tblPr>
        <w:tblW w:w="4944" w:type="pct"/>
        <w:tblLook w:val="0000"/>
      </w:tblPr>
      <w:tblGrid>
        <w:gridCol w:w="365"/>
        <w:gridCol w:w="9099"/>
      </w:tblGrid>
      <w:tr w:rsidR="000D7F20" w:rsidRPr="008B71D3" w:rsidTr="006F2AFE">
        <w:trPr>
          <w:cantSplit/>
        </w:trPr>
        <w:tc>
          <w:tcPr>
            <w:tcW w:w="193" w:type="pct"/>
          </w:tcPr>
          <w:p w:rsidR="000D7F20" w:rsidRPr="008B71D3" w:rsidRDefault="000D7F20" w:rsidP="006F2A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7" w:type="pct"/>
          </w:tcPr>
          <w:p w:rsidR="000D7F20" w:rsidRPr="008B71D3" w:rsidRDefault="000D7F20" w:rsidP="006F2AFE">
            <w:pPr>
              <w:widowControl w:val="0"/>
              <w:rPr>
                <w:sz w:val="28"/>
                <w:szCs w:val="28"/>
              </w:rPr>
            </w:pPr>
            <w:r w:rsidRPr="008B71D3">
              <w:rPr>
                <w:sz w:val="28"/>
                <w:szCs w:val="28"/>
              </w:rPr>
              <w:t>фамилия, имя, отчество;</w:t>
            </w:r>
          </w:p>
        </w:tc>
      </w:tr>
      <w:tr w:rsidR="000D7F20" w:rsidRPr="008B71D3" w:rsidTr="006F2AFE">
        <w:trPr>
          <w:cantSplit/>
        </w:trPr>
        <w:tc>
          <w:tcPr>
            <w:tcW w:w="193" w:type="pct"/>
          </w:tcPr>
          <w:p w:rsidR="000D7F20" w:rsidRPr="008B71D3" w:rsidRDefault="000D7F20" w:rsidP="006F2A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7" w:type="pct"/>
          </w:tcPr>
          <w:p w:rsidR="000D7F20" w:rsidRPr="008B71D3" w:rsidRDefault="000D7F20" w:rsidP="006F2AFE">
            <w:pPr>
              <w:widowControl w:val="0"/>
              <w:rPr>
                <w:sz w:val="28"/>
                <w:szCs w:val="28"/>
              </w:rPr>
            </w:pPr>
            <w:r w:rsidRPr="008B71D3">
              <w:rPr>
                <w:sz w:val="28"/>
                <w:szCs w:val="28"/>
              </w:rPr>
              <w:t>адрес места жительства;</w:t>
            </w:r>
          </w:p>
        </w:tc>
      </w:tr>
      <w:tr w:rsidR="000D7F20" w:rsidRPr="008B71D3" w:rsidTr="006F2AFE">
        <w:trPr>
          <w:cantSplit/>
        </w:trPr>
        <w:tc>
          <w:tcPr>
            <w:tcW w:w="193" w:type="pct"/>
          </w:tcPr>
          <w:p w:rsidR="000D7F20" w:rsidRPr="008B71D3" w:rsidRDefault="000D7F20" w:rsidP="006F2A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7" w:type="pct"/>
          </w:tcPr>
          <w:p w:rsidR="000D7F20" w:rsidRPr="008B71D3" w:rsidRDefault="000D7F20" w:rsidP="006F2AFE">
            <w:pPr>
              <w:widowControl w:val="0"/>
              <w:rPr>
                <w:sz w:val="28"/>
                <w:szCs w:val="28"/>
              </w:rPr>
            </w:pPr>
            <w:r w:rsidRPr="008B71D3">
              <w:rPr>
                <w:sz w:val="28"/>
                <w:szCs w:val="28"/>
              </w:rPr>
              <w:t>тип, серия, номер документа, удостоверяющего личность;</w:t>
            </w:r>
          </w:p>
        </w:tc>
      </w:tr>
      <w:tr w:rsidR="000D7F20" w:rsidRPr="008B71D3" w:rsidTr="006F2AFE">
        <w:trPr>
          <w:cantSplit/>
        </w:trPr>
        <w:tc>
          <w:tcPr>
            <w:tcW w:w="193" w:type="pct"/>
          </w:tcPr>
          <w:p w:rsidR="000D7F20" w:rsidRPr="008B71D3" w:rsidRDefault="000D7F20" w:rsidP="006F2A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7" w:type="pct"/>
          </w:tcPr>
          <w:p w:rsidR="000D7F20" w:rsidRPr="008B71D3" w:rsidRDefault="000D7F20" w:rsidP="006F2AFE">
            <w:pPr>
              <w:widowControl w:val="0"/>
              <w:rPr>
                <w:sz w:val="28"/>
                <w:szCs w:val="28"/>
              </w:rPr>
            </w:pPr>
            <w:r w:rsidRPr="008B71D3">
              <w:rPr>
                <w:sz w:val="28"/>
                <w:szCs w:val="28"/>
              </w:rPr>
              <w:t>телефон домашний, сотовый.</w:t>
            </w:r>
          </w:p>
        </w:tc>
      </w:tr>
    </w:tbl>
    <w:p w:rsidR="000D7F20" w:rsidRPr="008B71D3" w:rsidRDefault="000D7F20" w:rsidP="008B71D3">
      <w:pPr>
        <w:ind w:firstLine="720"/>
        <w:jc w:val="both"/>
        <w:rPr>
          <w:sz w:val="28"/>
          <w:szCs w:val="28"/>
        </w:rPr>
      </w:pPr>
      <w:r w:rsidRPr="008B71D3">
        <w:rPr>
          <w:sz w:val="28"/>
          <w:szCs w:val="28"/>
        </w:rPr>
        <w:t>а также персональных данных (сына, дочери, подопечного):</w:t>
      </w:r>
    </w:p>
    <w:p w:rsidR="000D7F20" w:rsidRPr="008B71D3" w:rsidRDefault="000D7F20" w:rsidP="008B71D3">
      <w:pPr>
        <w:jc w:val="both"/>
        <w:rPr>
          <w:sz w:val="28"/>
          <w:szCs w:val="28"/>
        </w:rPr>
      </w:pPr>
      <w:r w:rsidRPr="008B71D3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-</w:t>
      </w:r>
    </w:p>
    <w:p w:rsidR="000D7F20" w:rsidRPr="008B71D3" w:rsidRDefault="000D7F20" w:rsidP="008B71D3">
      <w:pPr>
        <w:jc w:val="center"/>
        <w:rPr>
          <w:sz w:val="20"/>
          <w:szCs w:val="20"/>
          <w:vertAlign w:val="superscript"/>
        </w:rPr>
      </w:pPr>
      <w:r w:rsidRPr="008B71D3">
        <w:rPr>
          <w:sz w:val="20"/>
          <w:szCs w:val="20"/>
          <w:vertAlign w:val="superscript"/>
        </w:rPr>
        <w:t>(фамилия, имя, отчество)</w:t>
      </w:r>
    </w:p>
    <w:tbl>
      <w:tblPr>
        <w:tblW w:w="4944" w:type="pct"/>
        <w:tblLook w:val="0000"/>
      </w:tblPr>
      <w:tblGrid>
        <w:gridCol w:w="365"/>
        <w:gridCol w:w="9099"/>
      </w:tblGrid>
      <w:tr w:rsidR="000D7F20" w:rsidRPr="008B71D3" w:rsidTr="006F2AFE">
        <w:trPr>
          <w:cantSplit/>
        </w:trPr>
        <w:tc>
          <w:tcPr>
            <w:tcW w:w="193" w:type="pct"/>
          </w:tcPr>
          <w:p w:rsidR="000D7F20" w:rsidRPr="008B71D3" w:rsidRDefault="000D7F20" w:rsidP="006F2A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7" w:type="pct"/>
          </w:tcPr>
          <w:p w:rsidR="000D7F20" w:rsidRPr="008B71D3" w:rsidRDefault="000D7F20" w:rsidP="006F2AFE">
            <w:pPr>
              <w:widowControl w:val="0"/>
              <w:rPr>
                <w:sz w:val="28"/>
                <w:szCs w:val="28"/>
              </w:rPr>
            </w:pPr>
            <w:r w:rsidRPr="008B71D3">
              <w:rPr>
                <w:sz w:val="28"/>
                <w:szCs w:val="28"/>
              </w:rPr>
              <w:t>фамилия, имя, отчество;</w:t>
            </w:r>
          </w:p>
        </w:tc>
      </w:tr>
      <w:tr w:rsidR="000D7F20" w:rsidRPr="008B71D3" w:rsidTr="006F2AFE">
        <w:trPr>
          <w:cantSplit/>
        </w:trPr>
        <w:tc>
          <w:tcPr>
            <w:tcW w:w="193" w:type="pct"/>
          </w:tcPr>
          <w:p w:rsidR="000D7F20" w:rsidRPr="008B71D3" w:rsidRDefault="000D7F20" w:rsidP="006F2A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7" w:type="pct"/>
          </w:tcPr>
          <w:p w:rsidR="000D7F20" w:rsidRPr="008B71D3" w:rsidRDefault="000D7F20" w:rsidP="006F2AFE">
            <w:pPr>
              <w:widowControl w:val="0"/>
              <w:rPr>
                <w:sz w:val="28"/>
                <w:szCs w:val="28"/>
              </w:rPr>
            </w:pPr>
            <w:r w:rsidRPr="008B71D3">
              <w:rPr>
                <w:sz w:val="28"/>
                <w:szCs w:val="28"/>
              </w:rPr>
              <w:t>дата рождения;</w:t>
            </w:r>
          </w:p>
        </w:tc>
      </w:tr>
      <w:tr w:rsidR="000D7F20" w:rsidRPr="008B71D3" w:rsidTr="006F2AFE">
        <w:trPr>
          <w:cantSplit/>
        </w:trPr>
        <w:tc>
          <w:tcPr>
            <w:tcW w:w="193" w:type="pct"/>
          </w:tcPr>
          <w:p w:rsidR="000D7F20" w:rsidRPr="008B71D3" w:rsidRDefault="000D7F20" w:rsidP="006F2A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07" w:type="pct"/>
          </w:tcPr>
          <w:p w:rsidR="000D7F20" w:rsidRPr="008B71D3" w:rsidRDefault="000D7F20" w:rsidP="006F2AFE">
            <w:pPr>
              <w:widowControl w:val="0"/>
              <w:rPr>
                <w:sz w:val="28"/>
                <w:szCs w:val="28"/>
              </w:rPr>
            </w:pPr>
            <w:r w:rsidRPr="008B71D3">
              <w:rPr>
                <w:sz w:val="28"/>
                <w:szCs w:val="28"/>
              </w:rPr>
              <w:t>результаты сданных экзаменов, тестирования и иных вступительных испытаний</w:t>
            </w:r>
          </w:p>
        </w:tc>
      </w:tr>
    </w:tbl>
    <w:p w:rsidR="000D7F20" w:rsidRPr="008B71D3" w:rsidRDefault="000D7F20" w:rsidP="008B71D3">
      <w:pPr>
        <w:ind w:firstLine="720"/>
        <w:jc w:val="both"/>
        <w:rPr>
          <w:sz w:val="28"/>
          <w:szCs w:val="28"/>
        </w:rPr>
      </w:pPr>
    </w:p>
    <w:p w:rsidR="000D7F20" w:rsidRPr="008B71D3" w:rsidRDefault="000D7F20" w:rsidP="008B71D3">
      <w:pPr>
        <w:ind w:firstLine="720"/>
        <w:jc w:val="both"/>
        <w:rPr>
          <w:snapToGrid w:val="0"/>
          <w:color w:val="000000"/>
          <w:sz w:val="28"/>
          <w:szCs w:val="28"/>
        </w:rPr>
      </w:pPr>
      <w:r w:rsidRPr="008B71D3">
        <w:rPr>
          <w:sz w:val="28"/>
          <w:szCs w:val="28"/>
        </w:rPr>
        <w:t xml:space="preserve">Обработка персональных данных осуществляется с целью </w:t>
      </w:r>
      <w:r w:rsidRPr="008B71D3">
        <w:rPr>
          <w:snapToGrid w:val="0"/>
          <w:sz w:val="28"/>
          <w:szCs w:val="28"/>
        </w:rPr>
        <w:t xml:space="preserve">подготовки информации по запросу о текущей успеваемости </w:t>
      </w:r>
      <w:r>
        <w:rPr>
          <w:snapToGrid w:val="0"/>
          <w:sz w:val="28"/>
          <w:szCs w:val="28"/>
        </w:rPr>
        <w:t>уча</w:t>
      </w:r>
      <w:r w:rsidRPr="008B71D3">
        <w:rPr>
          <w:snapToGrid w:val="0"/>
          <w:sz w:val="28"/>
          <w:szCs w:val="28"/>
        </w:rPr>
        <w:t>щегося</w:t>
      </w:r>
      <w:r w:rsidRPr="008B71D3">
        <w:rPr>
          <w:sz w:val="28"/>
          <w:szCs w:val="28"/>
        </w:rPr>
        <w:t>.</w:t>
      </w:r>
    </w:p>
    <w:p w:rsidR="000D7F20" w:rsidRPr="008B71D3" w:rsidRDefault="000D7F20" w:rsidP="008B71D3">
      <w:pPr>
        <w:ind w:firstLine="720"/>
        <w:jc w:val="both"/>
        <w:rPr>
          <w:sz w:val="28"/>
          <w:szCs w:val="28"/>
        </w:rPr>
      </w:pPr>
      <w:r w:rsidRPr="008B71D3">
        <w:rPr>
          <w:sz w:val="28"/>
          <w:szCs w:val="28"/>
        </w:rPr>
        <w:t>Условием досрочного прекращения обработки персональных данных является мой письменный отзыв согласия на обработку персональных данных.</w:t>
      </w:r>
    </w:p>
    <w:p w:rsidR="000D7F20" w:rsidRPr="008B71D3" w:rsidRDefault="000D7F20" w:rsidP="008B71D3">
      <w:pPr>
        <w:jc w:val="both"/>
        <w:rPr>
          <w:sz w:val="28"/>
          <w:szCs w:val="28"/>
        </w:rPr>
      </w:pPr>
    </w:p>
    <w:p w:rsidR="000D7F20" w:rsidRPr="008B71D3" w:rsidRDefault="000D7F20" w:rsidP="008B71D3">
      <w:pPr>
        <w:jc w:val="both"/>
        <w:rPr>
          <w:sz w:val="28"/>
          <w:szCs w:val="28"/>
        </w:rPr>
      </w:pPr>
    </w:p>
    <w:p w:rsidR="000D7F20" w:rsidRPr="008B71D3" w:rsidRDefault="000D7F20" w:rsidP="008B71D3">
      <w:pPr>
        <w:jc w:val="both"/>
        <w:rPr>
          <w:sz w:val="28"/>
          <w:szCs w:val="28"/>
        </w:rPr>
      </w:pPr>
      <w:r w:rsidRPr="008B71D3">
        <w:rPr>
          <w:sz w:val="28"/>
          <w:szCs w:val="28"/>
        </w:rPr>
        <w:t xml:space="preserve">«____» _______ 20___г._______________ / ___________________________ / </w:t>
      </w:r>
    </w:p>
    <w:p w:rsidR="000D7F20" w:rsidRPr="008B71D3" w:rsidRDefault="000D7F20" w:rsidP="008B71D3">
      <w:pPr>
        <w:rPr>
          <w:sz w:val="28"/>
          <w:szCs w:val="28"/>
          <w:vertAlign w:val="superscript"/>
        </w:rPr>
      </w:pPr>
      <w:r w:rsidRPr="008B71D3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  <w:vertAlign w:val="superscript"/>
        </w:rPr>
        <w:t xml:space="preserve">                         </w:t>
      </w:r>
      <w:r w:rsidRPr="008B71D3">
        <w:rPr>
          <w:sz w:val="28"/>
          <w:szCs w:val="28"/>
          <w:vertAlign w:val="superscript"/>
        </w:rPr>
        <w:t xml:space="preserve">Дата </w:t>
      </w:r>
      <w:r w:rsidRPr="008B71D3">
        <w:rPr>
          <w:sz w:val="28"/>
          <w:szCs w:val="28"/>
          <w:vertAlign w:val="superscript"/>
        </w:rPr>
        <w:tab/>
        <w:t xml:space="preserve"> </w:t>
      </w:r>
      <w:r>
        <w:rPr>
          <w:sz w:val="28"/>
          <w:szCs w:val="28"/>
          <w:vertAlign w:val="superscript"/>
        </w:rPr>
        <w:t xml:space="preserve">                              </w:t>
      </w:r>
      <w:r w:rsidRPr="008B71D3">
        <w:rPr>
          <w:sz w:val="28"/>
          <w:szCs w:val="28"/>
          <w:vertAlign w:val="superscript"/>
        </w:rPr>
        <w:t>Подпись</w:t>
      </w:r>
      <w:r w:rsidRPr="008B71D3">
        <w:rPr>
          <w:sz w:val="28"/>
          <w:szCs w:val="28"/>
          <w:vertAlign w:val="superscript"/>
        </w:rPr>
        <w:tab/>
      </w:r>
      <w:r w:rsidRPr="008B71D3">
        <w:rPr>
          <w:sz w:val="28"/>
          <w:szCs w:val="28"/>
          <w:vertAlign w:val="superscript"/>
        </w:rPr>
        <w:tab/>
        <w:t xml:space="preserve"> </w:t>
      </w:r>
      <w:r>
        <w:rPr>
          <w:sz w:val="28"/>
          <w:szCs w:val="28"/>
          <w:vertAlign w:val="superscript"/>
        </w:rPr>
        <w:t xml:space="preserve">                                           </w:t>
      </w:r>
      <w:r w:rsidRPr="008B71D3">
        <w:rPr>
          <w:sz w:val="28"/>
          <w:szCs w:val="28"/>
          <w:vertAlign w:val="superscript"/>
        </w:rPr>
        <w:t xml:space="preserve"> Ф.И.О. </w:t>
      </w:r>
    </w:p>
    <w:p w:rsidR="000D7F20" w:rsidRPr="008B71D3" w:rsidRDefault="000D7F20" w:rsidP="008B71D3">
      <w:pPr>
        <w:ind w:firstLine="709"/>
        <w:jc w:val="right"/>
        <w:rPr>
          <w:sz w:val="28"/>
          <w:szCs w:val="28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6"/>
          <w:szCs w:val="26"/>
        </w:rPr>
      </w:pPr>
    </w:p>
    <w:p w:rsidR="000D7F20" w:rsidRDefault="000D7F20" w:rsidP="006C0D7D">
      <w:pPr>
        <w:jc w:val="right"/>
        <w:rPr>
          <w:sz w:val="28"/>
          <w:szCs w:val="28"/>
        </w:rPr>
      </w:pPr>
    </w:p>
    <w:p w:rsidR="000D7F20" w:rsidRDefault="000D7F20" w:rsidP="006C0D7D">
      <w:pPr>
        <w:jc w:val="right"/>
        <w:rPr>
          <w:sz w:val="28"/>
          <w:szCs w:val="28"/>
        </w:rPr>
      </w:pPr>
    </w:p>
    <w:p w:rsidR="000D7F20" w:rsidRDefault="000D7F20" w:rsidP="006C0D7D">
      <w:pPr>
        <w:jc w:val="right"/>
        <w:rPr>
          <w:sz w:val="28"/>
          <w:szCs w:val="28"/>
        </w:rPr>
      </w:pPr>
    </w:p>
    <w:p w:rsidR="000D7F20" w:rsidRDefault="000D7F20" w:rsidP="006C0D7D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5 к </w:t>
      </w:r>
      <w:r w:rsidRPr="00D476CB">
        <w:rPr>
          <w:sz w:val="28"/>
          <w:szCs w:val="28"/>
        </w:rPr>
        <w:t>регламенту</w:t>
      </w:r>
    </w:p>
    <w:p w:rsidR="000D7F20" w:rsidRDefault="000D7F20" w:rsidP="006C0D7D">
      <w:pPr>
        <w:jc w:val="right"/>
        <w:rPr>
          <w:sz w:val="28"/>
          <w:szCs w:val="28"/>
        </w:rPr>
      </w:pPr>
    </w:p>
    <w:p w:rsidR="000D7F20" w:rsidRPr="006C0D7D" w:rsidRDefault="000D7F20" w:rsidP="006C0D7D">
      <w:pPr>
        <w:rPr>
          <w:sz w:val="28"/>
          <w:szCs w:val="28"/>
        </w:rPr>
      </w:pPr>
    </w:p>
    <w:p w:rsidR="000D7F20" w:rsidRPr="006C0D7D" w:rsidRDefault="000D7F20" w:rsidP="006C0D7D">
      <w:pPr>
        <w:pStyle w:val="Heading1"/>
        <w:rPr>
          <w:rFonts w:ascii="Times New Roman" w:hAnsi="Times New Roman" w:cs="Times New Roman"/>
          <w:color w:val="000000"/>
          <w:sz w:val="28"/>
          <w:szCs w:val="28"/>
        </w:rPr>
      </w:pPr>
      <w:r w:rsidRPr="006C0D7D">
        <w:rPr>
          <w:rFonts w:ascii="Times New Roman" w:hAnsi="Times New Roman" w:cs="Times New Roman"/>
          <w:color w:val="000000"/>
          <w:sz w:val="28"/>
          <w:szCs w:val="28"/>
        </w:rPr>
        <w:t>Блок-схема</w:t>
      </w:r>
      <w:r w:rsidRPr="006C0D7D">
        <w:rPr>
          <w:rFonts w:ascii="Times New Roman" w:hAnsi="Times New Roman" w:cs="Times New Roman"/>
          <w:color w:val="000000"/>
          <w:sz w:val="28"/>
          <w:szCs w:val="28"/>
        </w:rPr>
        <w:br/>
        <w:t>последовательности административных процедур при предоставлении муниципальной услуги</w:t>
      </w:r>
    </w:p>
    <w:p w:rsidR="000D7F20" w:rsidRDefault="000D7F20" w:rsidP="006C0D7D">
      <w:pPr>
        <w:jc w:val="both"/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141.9pt;margin-top:12.3pt;width:186.25pt;height:81pt;z-index:25165158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">
            <v:textbox>
              <w:txbxContent>
                <w:p w:rsidR="000D7F20" w:rsidRDefault="000D7F20" w:rsidP="006C0D7D">
                  <w:pPr>
                    <w:jc w:val="center"/>
                  </w:pPr>
                </w:p>
                <w:p w:rsidR="000D7F20" w:rsidRDefault="000D7F20" w:rsidP="006C0D7D">
                  <w:pPr>
                    <w:jc w:val="center"/>
                  </w:pPr>
                  <w:r>
                    <w:t>Предоставление заявления о предоставлении информации в Уполномоченный орган</w:t>
                  </w:r>
                </w:p>
              </w:txbxContent>
            </v:textbox>
            <w10:wrap type="square" anchorx="margin"/>
          </v:shape>
        </w:pict>
      </w:r>
    </w:p>
    <w:p w:rsidR="000D7F20" w:rsidRPr="006C0D7D" w:rsidRDefault="000D7F20" w:rsidP="006C0D7D">
      <w:pPr>
        <w:rPr>
          <w:sz w:val="20"/>
          <w:szCs w:val="20"/>
        </w:rPr>
      </w:pPr>
    </w:p>
    <w:p w:rsidR="000D7F20" w:rsidRPr="006C0D7D" w:rsidRDefault="000D7F20" w:rsidP="006C0D7D">
      <w:pPr>
        <w:rPr>
          <w:sz w:val="20"/>
          <w:szCs w:val="20"/>
        </w:rPr>
      </w:pPr>
    </w:p>
    <w:p w:rsidR="000D7F20" w:rsidRPr="006C0D7D" w:rsidRDefault="000D7F20" w:rsidP="006C0D7D">
      <w:pPr>
        <w:rPr>
          <w:sz w:val="20"/>
          <w:szCs w:val="20"/>
        </w:rPr>
      </w:pPr>
    </w:p>
    <w:p w:rsidR="000D7F20" w:rsidRPr="006C0D7D" w:rsidRDefault="000D7F20" w:rsidP="006C0D7D">
      <w:pPr>
        <w:rPr>
          <w:sz w:val="20"/>
          <w:szCs w:val="20"/>
        </w:rPr>
      </w:pPr>
    </w:p>
    <w:p w:rsidR="000D7F20" w:rsidRPr="00511652" w:rsidRDefault="000D7F20" w:rsidP="00511652">
      <w:pPr>
        <w:rPr>
          <w:sz w:val="20"/>
          <w:szCs w:val="20"/>
        </w:rPr>
      </w:pPr>
    </w:p>
    <w:p w:rsidR="000D7F20" w:rsidRPr="00511652" w:rsidRDefault="000D7F20" w:rsidP="00511652">
      <w:pPr>
        <w:rPr>
          <w:sz w:val="20"/>
          <w:szCs w:val="20"/>
        </w:rPr>
      </w:pPr>
    </w:p>
    <w:p w:rsidR="000D7F20" w:rsidRDefault="000D7F20" w:rsidP="00511652">
      <w:pPr>
        <w:jc w:val="center"/>
        <w:rPr>
          <w:sz w:val="20"/>
          <w:szCs w:val="20"/>
        </w:rPr>
      </w:pPr>
    </w:p>
    <w:p w:rsidR="000D7F20" w:rsidRDefault="000D7F20" w:rsidP="00511652">
      <w:pPr>
        <w:jc w:val="center"/>
        <w:rPr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27" type="#_x0000_t32" style="position:absolute;left:0;text-align:left;margin-left:232.95pt;margin-top:4.15pt;width:0;height:23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" strokeweight=".5pt">
            <v:stroke endarrow="block" joinstyle="miter"/>
          </v:shape>
        </w:pict>
      </w:r>
    </w:p>
    <w:p w:rsidR="000D7F20" w:rsidRDefault="000D7F20" w:rsidP="00511652">
      <w:pPr>
        <w:jc w:val="center"/>
        <w:rPr>
          <w:sz w:val="20"/>
          <w:szCs w:val="20"/>
        </w:rPr>
      </w:pPr>
    </w:p>
    <w:p w:rsidR="000D7F20" w:rsidRPr="00511652" w:rsidRDefault="000D7F20" w:rsidP="00511652">
      <w:pPr>
        <w:rPr>
          <w:sz w:val="20"/>
          <w:szCs w:val="20"/>
        </w:rPr>
      </w:pPr>
    </w:p>
    <w:p w:rsidR="000D7F20" w:rsidRDefault="000D7F20" w:rsidP="00511652">
      <w:pPr>
        <w:rPr>
          <w:sz w:val="20"/>
          <w:szCs w:val="20"/>
        </w:rPr>
      </w:pPr>
      <w:r>
        <w:rPr>
          <w:noProof/>
        </w:rPr>
        <w:pict>
          <v:shape id="_x0000_s1028" type="#_x0000_t202" style="position:absolute;margin-left:141.2pt;margin-top:.8pt;width:185.5pt;height:144.55pt;z-index:251652608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">
            <v:textbox style="mso-fit-shape-to-text:t">
              <w:txbxContent>
                <w:p w:rsidR="000D7F20" w:rsidRDefault="000D7F20" w:rsidP="00511652">
                  <w:pPr>
                    <w:jc w:val="center"/>
                  </w:pPr>
                  <w:r>
                    <w:t>Прием и регистрация заявления</w:t>
                  </w:r>
                </w:p>
              </w:txbxContent>
            </v:textbox>
            <w10:wrap type="square" anchorx="margin"/>
          </v:shape>
        </w:pict>
      </w:r>
    </w:p>
    <w:p w:rsidR="000D7F20" w:rsidRDefault="000D7F20" w:rsidP="00511652">
      <w:pPr>
        <w:jc w:val="center"/>
        <w:rPr>
          <w:sz w:val="20"/>
          <w:szCs w:val="20"/>
        </w:rPr>
      </w:pPr>
    </w:p>
    <w:p w:rsidR="000D7F20" w:rsidRDefault="000D7F20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Прямая со стрелкой 8" o:spid="_x0000_s1029" type="#_x0000_t32" style="position:absolute;left:0;text-align:left;margin-left:232.95pt;margin-top:4.4pt;width:0;height:23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" strokeweight=".5pt">
            <v:stroke endarrow="block" joinstyle="miter"/>
          </v:shape>
        </w:pict>
      </w:r>
    </w:p>
    <w:p w:rsidR="000D7F20" w:rsidRDefault="000D7F20" w:rsidP="00511652">
      <w:pPr>
        <w:jc w:val="center"/>
        <w:rPr>
          <w:sz w:val="20"/>
          <w:szCs w:val="20"/>
        </w:rPr>
      </w:pPr>
    </w:p>
    <w:p w:rsidR="000D7F20" w:rsidRDefault="000D7F20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_x0000_s1030" type="#_x0000_t202" style="position:absolute;left:0;text-align:left;margin-left:141.75pt;margin-top:9.95pt;width:185.5pt;height:143.8pt;z-index:25165363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">
            <v:textbox style="mso-fit-shape-to-text:t">
              <w:txbxContent>
                <w:p w:rsidR="000D7F20" w:rsidRDefault="000D7F20" w:rsidP="00C36E8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 xml:space="preserve">Предметом заявления является информация, которая относится к </w:t>
                  </w:r>
                  <w:r w:rsidRPr="00F37833">
                    <w:rPr>
                      <w:bCs/>
                      <w:color w:val="000000"/>
                    </w:rPr>
                    <w:t>информации о текущей успеваемости учащегося, ведени</w:t>
                  </w:r>
                  <w:r>
                    <w:rPr>
                      <w:bCs/>
                      <w:color w:val="000000"/>
                    </w:rPr>
                    <w:t>е</w:t>
                  </w:r>
                  <w:r w:rsidRPr="00F37833">
                    <w:rPr>
                      <w:bCs/>
                      <w:color w:val="000000"/>
                    </w:rPr>
                    <w:t xml:space="preserve"> электронного дневника и электронного журнала успеваемости</w:t>
                  </w:r>
                </w:p>
                <w:p w:rsidR="000D7F20" w:rsidRPr="00511652" w:rsidRDefault="000D7F20" w:rsidP="0051165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 anchorx="margin"/>
          </v:shape>
        </w:pict>
      </w:r>
    </w:p>
    <w:p w:rsidR="000D7F20" w:rsidRDefault="000D7F20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Прямая со стрелкой 10" o:spid="_x0000_s1031" type="#_x0000_t32" style="position:absolute;left:0;text-align:left;margin-left:326.65pt;margin-top:148.4pt;width:26.3pt;height:2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" strokeweight=".5pt">
            <v:stroke endarrow="block" joinstyle="miter"/>
          </v:shape>
        </w:pict>
      </w:r>
      <w:r>
        <w:rPr>
          <w:noProof/>
        </w:rPr>
        <w:pict>
          <v:shape id="Прямая со стрелкой 9" o:spid="_x0000_s1032" type="#_x0000_t32" style="position:absolute;left:0;text-align:left;margin-left:115.2pt;margin-top:148.4pt;width:25.5pt;height:27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" strokeweight=".5pt">
            <v:stroke endarrow="block" joinstyle="miter"/>
          </v:shape>
        </w:pict>
      </w:r>
    </w:p>
    <w:p w:rsidR="000D7F20" w:rsidRPr="00511652" w:rsidRDefault="000D7F20" w:rsidP="00511652">
      <w:pPr>
        <w:rPr>
          <w:sz w:val="20"/>
          <w:szCs w:val="20"/>
        </w:rPr>
      </w:pPr>
    </w:p>
    <w:p w:rsidR="000D7F20" w:rsidRPr="00511652" w:rsidRDefault="000D7F20" w:rsidP="00511652">
      <w:pPr>
        <w:rPr>
          <w:sz w:val="20"/>
          <w:szCs w:val="20"/>
        </w:rPr>
      </w:pPr>
    </w:p>
    <w:p w:rsidR="000D7F20" w:rsidRPr="00511652" w:rsidRDefault="000D7F20" w:rsidP="00511652">
      <w:pPr>
        <w:rPr>
          <w:sz w:val="20"/>
          <w:szCs w:val="20"/>
        </w:rPr>
      </w:pPr>
    </w:p>
    <w:p w:rsidR="000D7F20" w:rsidRPr="00511652" w:rsidRDefault="000D7F20" w:rsidP="00511652">
      <w:pPr>
        <w:rPr>
          <w:sz w:val="20"/>
          <w:szCs w:val="20"/>
        </w:rPr>
      </w:pPr>
    </w:p>
    <w:p w:rsidR="000D7F20" w:rsidRPr="00511652" w:rsidRDefault="000D7F20" w:rsidP="00511652">
      <w:pPr>
        <w:rPr>
          <w:sz w:val="20"/>
          <w:szCs w:val="20"/>
        </w:rPr>
      </w:pPr>
    </w:p>
    <w:p w:rsidR="000D7F20" w:rsidRPr="00511652" w:rsidRDefault="000D7F20" w:rsidP="00511652">
      <w:pPr>
        <w:rPr>
          <w:sz w:val="20"/>
          <w:szCs w:val="20"/>
        </w:rPr>
      </w:pPr>
    </w:p>
    <w:p w:rsidR="000D7F20" w:rsidRPr="00511652" w:rsidRDefault="000D7F20" w:rsidP="00511652">
      <w:pPr>
        <w:rPr>
          <w:sz w:val="20"/>
          <w:szCs w:val="20"/>
        </w:rPr>
      </w:pPr>
    </w:p>
    <w:p w:rsidR="000D7F20" w:rsidRPr="00511652" w:rsidRDefault="000D7F20" w:rsidP="00511652">
      <w:pPr>
        <w:rPr>
          <w:sz w:val="20"/>
          <w:szCs w:val="20"/>
        </w:rPr>
      </w:pPr>
    </w:p>
    <w:p w:rsidR="000D7F20" w:rsidRPr="00511652" w:rsidRDefault="000D7F20" w:rsidP="00511652">
      <w:pPr>
        <w:rPr>
          <w:sz w:val="20"/>
          <w:szCs w:val="20"/>
        </w:rPr>
      </w:pPr>
    </w:p>
    <w:p w:rsidR="000D7F20" w:rsidRPr="00511652" w:rsidRDefault="000D7F20" w:rsidP="00511652">
      <w:pPr>
        <w:rPr>
          <w:sz w:val="20"/>
          <w:szCs w:val="20"/>
        </w:rPr>
      </w:pPr>
    </w:p>
    <w:p w:rsidR="000D7F20" w:rsidRPr="00511652" w:rsidRDefault="000D7F20" w:rsidP="00511652">
      <w:pPr>
        <w:rPr>
          <w:sz w:val="20"/>
          <w:szCs w:val="20"/>
        </w:rPr>
      </w:pPr>
    </w:p>
    <w:p w:rsidR="000D7F20" w:rsidRPr="00511652" w:rsidRDefault="000D7F20" w:rsidP="00511652">
      <w:pPr>
        <w:rPr>
          <w:sz w:val="20"/>
          <w:szCs w:val="20"/>
        </w:rPr>
      </w:pPr>
    </w:p>
    <w:p w:rsidR="000D7F20" w:rsidRDefault="000D7F20" w:rsidP="00511652">
      <w:pPr>
        <w:rPr>
          <w:sz w:val="20"/>
          <w:szCs w:val="20"/>
        </w:rPr>
      </w:pPr>
    </w:p>
    <w:p w:rsidR="000D7F20" w:rsidRDefault="000D7F20" w:rsidP="00511652">
      <w:pPr>
        <w:tabs>
          <w:tab w:val="left" w:pos="945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                     Да                                                                                                  Нет  </w:t>
      </w:r>
    </w:p>
    <w:p w:rsidR="000D7F20" w:rsidRDefault="000D7F20" w:rsidP="00511652">
      <w:pPr>
        <w:tabs>
          <w:tab w:val="left" w:pos="945"/>
        </w:tabs>
        <w:rPr>
          <w:sz w:val="20"/>
          <w:szCs w:val="20"/>
        </w:rPr>
      </w:pPr>
      <w:r>
        <w:rPr>
          <w:noProof/>
        </w:rPr>
        <w:pict>
          <v:shape id="_x0000_s1033" type="#_x0000_t202" style="position:absolute;margin-left:269.2pt;margin-top:7.2pt;width:185.5pt;height:144.55pt;z-index:25165977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">
            <v:textbox style="mso-fit-shape-to-text:t">
              <w:txbxContent>
                <w:p w:rsidR="000D7F20" w:rsidRDefault="000D7F20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0D7F20" w:rsidRDefault="000D7F20" w:rsidP="00511652">
                  <w:pPr>
                    <w:jc w:val="center"/>
                  </w:pPr>
                  <w:r>
                    <w:t>уведомления об отказе в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4" type="#_x0000_t202" style="position:absolute;margin-left:31.5pt;margin-top:7.2pt;width:185.5pt;height:144.55pt;z-index:25165875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">
            <v:textbox style="mso-fit-shape-to-text:t">
              <w:txbxContent>
                <w:p w:rsidR="000D7F20" w:rsidRDefault="000D7F20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0D7F20" w:rsidRDefault="000D7F20" w:rsidP="00511652">
                  <w:pPr>
                    <w:jc w:val="center"/>
                  </w:pPr>
                  <w:r>
                    <w:t>уведомления о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sz w:val="20"/>
          <w:szCs w:val="20"/>
        </w:rPr>
        <w:t xml:space="preserve">                           </w:t>
      </w:r>
    </w:p>
    <w:p w:rsidR="000D7F20" w:rsidRDefault="000D7F20" w:rsidP="00511652">
      <w:pPr>
        <w:tabs>
          <w:tab w:val="left" w:pos="945"/>
        </w:tabs>
        <w:rPr>
          <w:sz w:val="20"/>
          <w:szCs w:val="20"/>
        </w:rPr>
      </w:pPr>
    </w:p>
    <w:p w:rsidR="000D7F20" w:rsidRPr="002B3296" w:rsidRDefault="000D7F20" w:rsidP="002B3296">
      <w:pPr>
        <w:rPr>
          <w:sz w:val="20"/>
          <w:szCs w:val="20"/>
        </w:rPr>
      </w:pPr>
    </w:p>
    <w:p w:rsidR="000D7F20" w:rsidRPr="002B3296" w:rsidRDefault="000D7F20" w:rsidP="002B3296">
      <w:pPr>
        <w:rPr>
          <w:sz w:val="20"/>
          <w:szCs w:val="20"/>
        </w:rPr>
      </w:pPr>
    </w:p>
    <w:p w:rsidR="000D7F20" w:rsidRPr="002B3296" w:rsidRDefault="000D7F20" w:rsidP="002B3296">
      <w:pPr>
        <w:rPr>
          <w:sz w:val="20"/>
          <w:szCs w:val="20"/>
        </w:rPr>
      </w:pPr>
    </w:p>
    <w:p w:rsidR="000D7F20" w:rsidRDefault="000D7F20" w:rsidP="002B3296">
      <w:pPr>
        <w:rPr>
          <w:sz w:val="20"/>
          <w:szCs w:val="20"/>
        </w:rPr>
      </w:pPr>
      <w:r>
        <w:rPr>
          <w:noProof/>
        </w:rPr>
        <w:pict>
          <v:shape id="Прямая со стрелкой 15" o:spid="_x0000_s1035" type="#_x0000_t32" style="position:absolute;margin-left:114pt;margin-top:6.25pt;width:0;height:28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13" o:spid="_x0000_s1036" type="#_x0000_t32" style="position:absolute;margin-left:367.2pt;margin-top:2.45pt;width:0;height:28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" strokeweight=".5pt">
            <v:stroke endarrow="block" joinstyle="miter"/>
          </v:shape>
        </w:pict>
      </w: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  <w:r>
        <w:rPr>
          <w:noProof/>
        </w:rPr>
        <w:pict>
          <v:shape id="_x0000_s1037" type="#_x0000_t202" style="position:absolute;margin-left:36pt;margin-top:4.05pt;width:185.5pt;height:143.8pt;z-index:25166387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">
            <v:textbox style="mso-fit-shape-to-text:t">
              <w:txbxContent>
                <w:p w:rsidR="000D7F20" w:rsidRDefault="000D7F20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8" type="#_x0000_t202" style="position:absolute;margin-left:269.9pt;margin-top:3.2pt;width:185.5pt;height:143.8pt;z-index:25166182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">
            <v:textbox style="mso-fit-shape-to-text:t">
              <w:txbxContent>
                <w:p w:rsidR="000D7F20" w:rsidRDefault="000D7F20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73386A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к </w:t>
      </w:r>
      <w:r w:rsidRPr="00D476CB">
        <w:rPr>
          <w:sz w:val="28"/>
          <w:szCs w:val="28"/>
        </w:rPr>
        <w:t>регламенту</w:t>
      </w:r>
    </w:p>
    <w:p w:rsidR="000D7F20" w:rsidRDefault="000D7F20" w:rsidP="0073386A">
      <w:pPr>
        <w:rPr>
          <w:sz w:val="28"/>
          <w:szCs w:val="28"/>
        </w:rPr>
      </w:pPr>
    </w:p>
    <w:p w:rsidR="000D7F20" w:rsidRPr="00184EF3" w:rsidRDefault="000D7F20" w:rsidP="0073386A">
      <w:pPr>
        <w:suppressAutoHyphens/>
        <w:jc w:val="center"/>
        <w:rPr>
          <w:b/>
        </w:rPr>
      </w:pPr>
      <w:r w:rsidRPr="00184EF3">
        <w:rPr>
          <w:b/>
        </w:rPr>
        <w:t>Адреса местонахождения, справочные телефоны, адреса сайтов в информационно-телекоммуникационной сети «Интернет»</w:t>
      </w:r>
      <w:r>
        <w:rPr>
          <w:b/>
        </w:rPr>
        <w:t>, руководители</w:t>
      </w:r>
      <w:r w:rsidRPr="00184EF3">
        <w:rPr>
          <w:b/>
        </w:rPr>
        <w:t xml:space="preserve"> </w:t>
      </w:r>
      <w:r>
        <w:rPr>
          <w:b/>
        </w:rPr>
        <w:t xml:space="preserve">муниципальных </w:t>
      </w:r>
      <w:r w:rsidRPr="00184EF3">
        <w:rPr>
          <w:b/>
        </w:rPr>
        <w:t>общеобразовательных организаций</w:t>
      </w:r>
    </w:p>
    <w:p w:rsidR="000D7F20" w:rsidRPr="00502CC2" w:rsidRDefault="000D7F20" w:rsidP="0073386A">
      <w:pPr>
        <w:rPr>
          <w:sz w:val="22"/>
          <w:szCs w:val="22"/>
        </w:rPr>
      </w:pPr>
    </w:p>
    <w:tbl>
      <w:tblPr>
        <w:tblW w:w="1059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4860"/>
        <w:gridCol w:w="2139"/>
      </w:tblGrid>
      <w:tr w:rsidR="000D7F20" w:rsidTr="002E1198">
        <w:trPr>
          <w:trHeight w:val="63"/>
        </w:trPr>
        <w:tc>
          <w:tcPr>
            <w:tcW w:w="3600" w:type="dxa"/>
          </w:tcPr>
          <w:p w:rsidR="000D7F20" w:rsidRPr="002E1198" w:rsidRDefault="000D7F20" w:rsidP="002E1198">
            <w:pPr>
              <w:jc w:val="center"/>
            </w:pPr>
            <w:r w:rsidRPr="002E1198">
              <w:rPr>
                <w:b/>
                <w:bCs/>
                <w:sz w:val="22"/>
                <w:szCs w:val="22"/>
              </w:rPr>
              <w:t>Наименование общеобразовательной организации</w:t>
            </w:r>
          </w:p>
        </w:tc>
        <w:tc>
          <w:tcPr>
            <w:tcW w:w="4860" w:type="dxa"/>
          </w:tcPr>
          <w:p w:rsidR="000D7F20" w:rsidRPr="002E1198" w:rsidRDefault="000D7F20" w:rsidP="002E1198">
            <w:pPr>
              <w:jc w:val="center"/>
            </w:pPr>
            <w:r w:rsidRPr="002E1198">
              <w:rPr>
                <w:b/>
                <w:bCs/>
                <w:sz w:val="22"/>
                <w:szCs w:val="22"/>
              </w:rPr>
              <w:t xml:space="preserve">Адрес </w:t>
            </w:r>
            <w:r w:rsidRPr="002E1198">
              <w:rPr>
                <w:b/>
                <w:bCs/>
                <w:sz w:val="22"/>
                <w:szCs w:val="22"/>
                <w:lang w:val="en-US"/>
              </w:rPr>
              <w:t xml:space="preserve">/ </w:t>
            </w:r>
            <w:r w:rsidRPr="002E1198">
              <w:rPr>
                <w:b/>
                <w:bCs/>
                <w:sz w:val="22"/>
                <w:szCs w:val="22"/>
              </w:rPr>
              <w:t>сайт / руководитель</w:t>
            </w:r>
          </w:p>
        </w:tc>
        <w:tc>
          <w:tcPr>
            <w:tcW w:w="2139" w:type="dxa"/>
          </w:tcPr>
          <w:p w:rsidR="000D7F20" w:rsidRPr="002E1198" w:rsidRDefault="000D7F20" w:rsidP="002E1198">
            <w:pPr>
              <w:jc w:val="center"/>
            </w:pPr>
            <w:r w:rsidRPr="002E1198">
              <w:rPr>
                <w:b/>
                <w:bCs/>
                <w:sz w:val="22"/>
                <w:szCs w:val="22"/>
              </w:rPr>
              <w:t>Телефон</w:t>
            </w:r>
          </w:p>
        </w:tc>
      </w:tr>
      <w:tr w:rsidR="000D7F20" w:rsidTr="002E1198">
        <w:trPr>
          <w:trHeight w:val="54"/>
        </w:trPr>
        <w:tc>
          <w:tcPr>
            <w:tcW w:w="3600" w:type="dxa"/>
          </w:tcPr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муниципальное общеобразовательное учреждение «Школа № 1 имени адмирала Алексея Михайловича Калинина»</w:t>
            </w:r>
          </w:p>
        </w:tc>
        <w:tc>
          <w:tcPr>
            <w:tcW w:w="4860" w:type="dxa"/>
          </w:tcPr>
          <w:p w:rsidR="000D7F20" w:rsidRPr="002E1198" w:rsidRDefault="000D7F20" w:rsidP="00693322">
            <w:r w:rsidRPr="002E1198">
              <w:rPr>
                <w:sz w:val="22"/>
                <w:szCs w:val="22"/>
              </w:rPr>
              <w:t xml:space="preserve">162562, Вологодская область, Шекснинский район, пос. Шексна, ул. Труда, д. 16 </w:t>
            </w:r>
          </w:p>
          <w:p w:rsidR="000D7F20" w:rsidRPr="002E1198" w:rsidRDefault="000D7F20" w:rsidP="00693322">
            <w:hyperlink r:id="rId14" w:history="1">
              <w:r w:rsidRPr="002E1198">
                <w:rPr>
                  <w:rStyle w:val="Hyperlink"/>
                  <w:sz w:val="22"/>
                  <w:szCs w:val="22"/>
                </w:rPr>
                <w:t>http://s28001.edu35.ru</w:t>
              </w:r>
            </w:hyperlink>
          </w:p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Директор - Чердынцев Александр Алексеевич</w:t>
            </w:r>
          </w:p>
        </w:tc>
        <w:tc>
          <w:tcPr>
            <w:tcW w:w="2139" w:type="dxa"/>
          </w:tcPr>
          <w:p w:rsidR="000D7F20" w:rsidRPr="002E1198" w:rsidRDefault="000D7F20" w:rsidP="002E1198">
            <w:pPr>
              <w:jc w:val="center"/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(81751) 2-38-60</w:t>
            </w:r>
          </w:p>
        </w:tc>
      </w:tr>
      <w:tr w:rsidR="000D7F20" w:rsidTr="002E1198">
        <w:trPr>
          <w:trHeight w:val="54"/>
        </w:trPr>
        <w:tc>
          <w:tcPr>
            <w:tcW w:w="3600" w:type="dxa"/>
          </w:tcPr>
          <w:p w:rsidR="000D7F20" w:rsidRPr="002E1198" w:rsidRDefault="000D7F20" w:rsidP="00693322">
            <w:r w:rsidRPr="002E1198">
              <w:rPr>
                <w:sz w:val="22"/>
                <w:szCs w:val="22"/>
              </w:rPr>
              <w:t>муниципальное общеобразовательное учреждение «Устье-Угольская школа»</w:t>
            </w:r>
          </w:p>
          <w:p w:rsidR="000D7F20" w:rsidRPr="002E1198" w:rsidRDefault="000D7F20" w:rsidP="00693322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0D7F20" w:rsidRPr="002E1198" w:rsidRDefault="000D7F20" w:rsidP="00693322">
            <w:r w:rsidRPr="002E1198">
              <w:rPr>
                <w:sz w:val="22"/>
                <w:szCs w:val="22"/>
              </w:rPr>
              <w:t xml:space="preserve">162560, Вологодская область, Шекснинский район, пос. Шексна, ул. Октябрьская, д. 45 а </w:t>
            </w:r>
          </w:p>
          <w:p w:rsidR="000D7F20" w:rsidRPr="002E1198" w:rsidRDefault="000D7F20" w:rsidP="00693322">
            <w:hyperlink r:id="rId15" w:history="1">
              <w:r w:rsidRPr="002E1198">
                <w:rPr>
                  <w:rStyle w:val="Hyperlink"/>
                  <w:sz w:val="22"/>
                  <w:szCs w:val="22"/>
                  <w:lang w:val="en-US"/>
                </w:rPr>
                <w:t>h</w:t>
              </w:r>
              <w:r w:rsidRPr="002E1198">
                <w:rPr>
                  <w:rStyle w:val="Hyperlink"/>
                  <w:sz w:val="22"/>
                  <w:szCs w:val="22"/>
                </w:rPr>
                <w:t>ttp://s28008.edu35.ru</w:t>
              </w:r>
            </w:hyperlink>
          </w:p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Директор – Мурогина Галина Васильевна</w:t>
            </w:r>
          </w:p>
        </w:tc>
        <w:tc>
          <w:tcPr>
            <w:tcW w:w="2139" w:type="dxa"/>
          </w:tcPr>
          <w:p w:rsidR="000D7F20" w:rsidRPr="002E1198" w:rsidRDefault="000D7F20" w:rsidP="002E1198">
            <w:pPr>
              <w:jc w:val="center"/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(81751) 2-10-72</w:t>
            </w:r>
          </w:p>
        </w:tc>
      </w:tr>
      <w:tr w:rsidR="000D7F20" w:rsidTr="002E1198">
        <w:trPr>
          <w:trHeight w:val="54"/>
        </w:trPr>
        <w:tc>
          <w:tcPr>
            <w:tcW w:w="3600" w:type="dxa"/>
          </w:tcPr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муниципальное общеобразовательное учреждение «Нифантовская школа»</w:t>
            </w:r>
          </w:p>
        </w:tc>
        <w:tc>
          <w:tcPr>
            <w:tcW w:w="4860" w:type="dxa"/>
          </w:tcPr>
          <w:p w:rsidR="000D7F20" w:rsidRPr="002E1198" w:rsidRDefault="000D7F20" w:rsidP="00693322">
            <w:r w:rsidRPr="002E1198">
              <w:rPr>
                <w:sz w:val="22"/>
                <w:szCs w:val="22"/>
              </w:rPr>
              <w:t xml:space="preserve">162572, Вологодская область, Шекснинский район, д. Нифантово, ул. Нифантовская, д. 1 а </w:t>
            </w:r>
          </w:p>
          <w:p w:rsidR="000D7F20" w:rsidRPr="002E1198" w:rsidRDefault="000D7F20" w:rsidP="00693322">
            <w:hyperlink r:id="rId16" w:history="1">
              <w:r w:rsidRPr="002E1198">
                <w:rPr>
                  <w:rStyle w:val="Hyperlink"/>
                  <w:sz w:val="22"/>
                  <w:szCs w:val="22"/>
                </w:rPr>
                <w:t>http://s28006.edu35.ru</w:t>
              </w:r>
            </w:hyperlink>
          </w:p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Директор – Дудкина Людмила Владимировна</w:t>
            </w:r>
          </w:p>
        </w:tc>
        <w:tc>
          <w:tcPr>
            <w:tcW w:w="2139" w:type="dxa"/>
          </w:tcPr>
          <w:p w:rsidR="000D7F20" w:rsidRPr="002E1198" w:rsidRDefault="000D7F20" w:rsidP="002E1198">
            <w:pPr>
              <w:jc w:val="center"/>
            </w:pPr>
            <w:r w:rsidRPr="002E1198">
              <w:rPr>
                <w:sz w:val="22"/>
                <w:szCs w:val="22"/>
              </w:rPr>
              <w:t>(81751) 2-72-62</w:t>
            </w:r>
          </w:p>
          <w:p w:rsidR="000D7F20" w:rsidRPr="002E1198" w:rsidRDefault="000D7F20" w:rsidP="002E1198">
            <w:pPr>
              <w:jc w:val="center"/>
              <w:rPr>
                <w:b/>
                <w:bCs/>
              </w:rPr>
            </w:pPr>
          </w:p>
        </w:tc>
      </w:tr>
      <w:tr w:rsidR="000D7F20" w:rsidTr="002E1198">
        <w:trPr>
          <w:trHeight w:val="54"/>
        </w:trPr>
        <w:tc>
          <w:tcPr>
            <w:tcW w:w="3600" w:type="dxa"/>
          </w:tcPr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муниципальное общеобразовательное учреждение «Чуровская школа»</w:t>
            </w:r>
          </w:p>
        </w:tc>
        <w:tc>
          <w:tcPr>
            <w:tcW w:w="4860" w:type="dxa"/>
          </w:tcPr>
          <w:p w:rsidR="000D7F20" w:rsidRPr="002E1198" w:rsidRDefault="000D7F20" w:rsidP="00693322">
            <w:r w:rsidRPr="002E1198">
              <w:rPr>
                <w:sz w:val="22"/>
                <w:szCs w:val="22"/>
              </w:rPr>
              <w:t xml:space="preserve">162565, Вологодская область, Шекснинский район, с. Чуровское, д. 9 </w:t>
            </w:r>
          </w:p>
          <w:p w:rsidR="000D7F20" w:rsidRPr="002E1198" w:rsidRDefault="000D7F20" w:rsidP="00693322">
            <w:hyperlink r:id="rId17" w:history="1">
              <w:r w:rsidRPr="002E1198">
                <w:rPr>
                  <w:rStyle w:val="Hyperlink"/>
                  <w:sz w:val="22"/>
                  <w:szCs w:val="22"/>
                </w:rPr>
                <w:t>http://s28003.edu35.ru</w:t>
              </w:r>
            </w:hyperlink>
          </w:p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Директор – Минасян Ольга Наполеновна</w:t>
            </w:r>
          </w:p>
        </w:tc>
        <w:tc>
          <w:tcPr>
            <w:tcW w:w="2139" w:type="dxa"/>
          </w:tcPr>
          <w:p w:rsidR="000D7F20" w:rsidRPr="002E1198" w:rsidRDefault="000D7F20" w:rsidP="002E1198">
            <w:pPr>
              <w:jc w:val="center"/>
            </w:pPr>
            <w:r w:rsidRPr="002E1198">
              <w:rPr>
                <w:sz w:val="22"/>
                <w:szCs w:val="22"/>
              </w:rPr>
              <w:t>(81751) 4-22-17</w:t>
            </w:r>
          </w:p>
          <w:p w:rsidR="000D7F20" w:rsidRPr="002E1198" w:rsidRDefault="000D7F20" w:rsidP="002E1198">
            <w:pPr>
              <w:jc w:val="center"/>
              <w:rPr>
                <w:b/>
                <w:bCs/>
              </w:rPr>
            </w:pPr>
          </w:p>
        </w:tc>
      </w:tr>
      <w:tr w:rsidR="000D7F20" w:rsidTr="002E1198">
        <w:trPr>
          <w:trHeight w:val="54"/>
        </w:trPr>
        <w:tc>
          <w:tcPr>
            <w:tcW w:w="3600" w:type="dxa"/>
          </w:tcPr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муниципальное общеобразовательное учреждение «Чаромская школа»</w:t>
            </w:r>
          </w:p>
        </w:tc>
        <w:tc>
          <w:tcPr>
            <w:tcW w:w="4860" w:type="dxa"/>
          </w:tcPr>
          <w:p w:rsidR="000D7F20" w:rsidRPr="002E1198" w:rsidRDefault="000D7F20" w:rsidP="00693322">
            <w:r w:rsidRPr="002E1198">
              <w:rPr>
                <w:sz w:val="22"/>
                <w:szCs w:val="22"/>
              </w:rPr>
              <w:t xml:space="preserve">162570, Вологодская область, Шекснинский район, с. Чаромское, ул. Центральная, д. 44а </w:t>
            </w:r>
          </w:p>
          <w:p w:rsidR="000D7F20" w:rsidRPr="002E1198" w:rsidRDefault="000D7F20" w:rsidP="00693322">
            <w:hyperlink r:id="rId18" w:history="1">
              <w:r w:rsidRPr="002E1198">
                <w:rPr>
                  <w:rStyle w:val="Hyperlink"/>
                  <w:sz w:val="22"/>
                  <w:szCs w:val="22"/>
                </w:rPr>
                <w:t>http://s28005.edu35.ru</w:t>
              </w:r>
            </w:hyperlink>
          </w:p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Директор – Александров Геннадий Викентьевич</w:t>
            </w:r>
          </w:p>
        </w:tc>
        <w:tc>
          <w:tcPr>
            <w:tcW w:w="2139" w:type="dxa"/>
          </w:tcPr>
          <w:p w:rsidR="000D7F20" w:rsidRPr="002E1198" w:rsidRDefault="000D7F20" w:rsidP="002E1198">
            <w:pPr>
              <w:jc w:val="center"/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(81751) 4-31-54</w:t>
            </w:r>
          </w:p>
        </w:tc>
      </w:tr>
      <w:tr w:rsidR="000D7F20" w:rsidTr="002E1198">
        <w:trPr>
          <w:trHeight w:val="54"/>
        </w:trPr>
        <w:tc>
          <w:tcPr>
            <w:tcW w:w="3600" w:type="dxa"/>
          </w:tcPr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муниципальное общеобразовательное учреждение «Ершовская школа»</w:t>
            </w:r>
          </w:p>
        </w:tc>
        <w:tc>
          <w:tcPr>
            <w:tcW w:w="4860" w:type="dxa"/>
          </w:tcPr>
          <w:p w:rsidR="000D7F20" w:rsidRPr="002E1198" w:rsidRDefault="000D7F20" w:rsidP="00693322">
            <w:r w:rsidRPr="002E1198">
              <w:rPr>
                <w:sz w:val="22"/>
                <w:szCs w:val="22"/>
              </w:rPr>
              <w:t xml:space="preserve">162576, Вологодская область, Шекснинский район, д. Ершово, д. 156 </w:t>
            </w:r>
          </w:p>
          <w:p w:rsidR="000D7F20" w:rsidRPr="002E1198" w:rsidRDefault="000D7F20" w:rsidP="00693322">
            <w:hyperlink r:id="rId19" w:history="1">
              <w:r w:rsidRPr="002E1198">
                <w:rPr>
                  <w:rStyle w:val="Hyperlink"/>
                  <w:sz w:val="22"/>
                  <w:szCs w:val="22"/>
                </w:rPr>
                <w:t>http://s28021.edu35.ru</w:t>
              </w:r>
            </w:hyperlink>
          </w:p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Директор – Хитилова Ольга Ивановна</w:t>
            </w:r>
          </w:p>
        </w:tc>
        <w:tc>
          <w:tcPr>
            <w:tcW w:w="2139" w:type="dxa"/>
          </w:tcPr>
          <w:p w:rsidR="000D7F20" w:rsidRPr="002E1198" w:rsidRDefault="000D7F20" w:rsidP="002E1198">
            <w:pPr>
              <w:jc w:val="center"/>
            </w:pPr>
            <w:r w:rsidRPr="002E1198">
              <w:rPr>
                <w:sz w:val="22"/>
                <w:szCs w:val="22"/>
              </w:rPr>
              <w:t>(81751) 4-11-59</w:t>
            </w:r>
          </w:p>
          <w:p w:rsidR="000D7F20" w:rsidRPr="002E1198" w:rsidRDefault="000D7F20" w:rsidP="002E1198">
            <w:pPr>
              <w:jc w:val="center"/>
              <w:rPr>
                <w:b/>
                <w:bCs/>
              </w:rPr>
            </w:pPr>
          </w:p>
        </w:tc>
      </w:tr>
      <w:tr w:rsidR="000D7F20" w:rsidTr="002E1198">
        <w:trPr>
          <w:trHeight w:val="54"/>
        </w:trPr>
        <w:tc>
          <w:tcPr>
            <w:tcW w:w="3600" w:type="dxa"/>
          </w:tcPr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муниципальное общеобразовательное учреждение «Пачевская школа»</w:t>
            </w:r>
          </w:p>
        </w:tc>
        <w:tc>
          <w:tcPr>
            <w:tcW w:w="4860" w:type="dxa"/>
          </w:tcPr>
          <w:p w:rsidR="000D7F20" w:rsidRPr="002E1198" w:rsidRDefault="000D7F20" w:rsidP="00693322">
            <w:r w:rsidRPr="002E1198">
              <w:rPr>
                <w:sz w:val="22"/>
                <w:szCs w:val="22"/>
              </w:rPr>
              <w:t xml:space="preserve">162550, Вологодская область, Шекснинский район, д. Пача, ул. Кузовлева, д. 21 </w:t>
            </w:r>
          </w:p>
          <w:p w:rsidR="000D7F20" w:rsidRPr="002E1198" w:rsidRDefault="000D7F20" w:rsidP="00693322">
            <w:hyperlink r:id="rId20" w:history="1">
              <w:r w:rsidRPr="002E1198">
                <w:rPr>
                  <w:rStyle w:val="Hyperlink"/>
                  <w:sz w:val="22"/>
                  <w:szCs w:val="22"/>
                </w:rPr>
                <w:t>http://s28007.edu35.ru</w:t>
              </w:r>
            </w:hyperlink>
          </w:p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Директор – Громыко Надежда Николаевна</w:t>
            </w:r>
          </w:p>
        </w:tc>
        <w:tc>
          <w:tcPr>
            <w:tcW w:w="2139" w:type="dxa"/>
          </w:tcPr>
          <w:p w:rsidR="000D7F20" w:rsidRPr="002E1198" w:rsidRDefault="000D7F20" w:rsidP="002E1198">
            <w:pPr>
              <w:jc w:val="center"/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(81751) 4-51-21</w:t>
            </w:r>
          </w:p>
        </w:tc>
      </w:tr>
      <w:tr w:rsidR="000D7F20" w:rsidTr="002E1198">
        <w:trPr>
          <w:trHeight w:val="54"/>
        </w:trPr>
        <w:tc>
          <w:tcPr>
            <w:tcW w:w="3600" w:type="dxa"/>
          </w:tcPr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муниципальное общеобразовательное учреждение «Любомировская школа»</w:t>
            </w:r>
          </w:p>
        </w:tc>
        <w:tc>
          <w:tcPr>
            <w:tcW w:w="4860" w:type="dxa"/>
          </w:tcPr>
          <w:p w:rsidR="000D7F20" w:rsidRPr="002E1198" w:rsidRDefault="000D7F20" w:rsidP="00693322">
            <w:r w:rsidRPr="002E1198">
              <w:rPr>
                <w:sz w:val="22"/>
                <w:szCs w:val="22"/>
              </w:rPr>
              <w:t xml:space="preserve">162585, Вологодская область, Шекснинский район, с. Любомирово, ул. Школьная, д. 2 а </w:t>
            </w:r>
          </w:p>
          <w:p w:rsidR="000D7F20" w:rsidRPr="002E1198" w:rsidRDefault="000D7F20" w:rsidP="00693322">
            <w:hyperlink r:id="rId21" w:history="1">
              <w:r w:rsidRPr="002E1198">
                <w:rPr>
                  <w:rStyle w:val="Hyperlink"/>
                  <w:sz w:val="22"/>
                  <w:szCs w:val="22"/>
                </w:rPr>
                <w:t>http://s28004.edu35.ru</w:t>
              </w:r>
            </w:hyperlink>
          </w:p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Директор – Зимина Антонина Николаевна</w:t>
            </w:r>
          </w:p>
        </w:tc>
        <w:tc>
          <w:tcPr>
            <w:tcW w:w="2139" w:type="dxa"/>
          </w:tcPr>
          <w:p w:rsidR="000D7F20" w:rsidRPr="002E1198" w:rsidRDefault="000D7F20" w:rsidP="002E1198">
            <w:pPr>
              <w:jc w:val="center"/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(81751) 5-43-41</w:t>
            </w:r>
          </w:p>
        </w:tc>
      </w:tr>
      <w:tr w:rsidR="000D7F20" w:rsidTr="002E1198">
        <w:trPr>
          <w:trHeight w:val="54"/>
        </w:trPr>
        <w:tc>
          <w:tcPr>
            <w:tcW w:w="3600" w:type="dxa"/>
          </w:tcPr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муниципальное общеобразовательное учреждение «Чернеевская школа»</w:t>
            </w:r>
          </w:p>
        </w:tc>
        <w:tc>
          <w:tcPr>
            <w:tcW w:w="4860" w:type="dxa"/>
          </w:tcPr>
          <w:p w:rsidR="000D7F20" w:rsidRPr="002E1198" w:rsidRDefault="000D7F20" w:rsidP="00693322">
            <w:r w:rsidRPr="002E1198">
              <w:rPr>
                <w:sz w:val="22"/>
                <w:szCs w:val="22"/>
              </w:rPr>
              <w:t xml:space="preserve">162586, Вологодская область, Шекснинский район, д. Чернеево, д. 14 </w:t>
            </w:r>
          </w:p>
          <w:p w:rsidR="000D7F20" w:rsidRPr="002E1198" w:rsidRDefault="000D7F20" w:rsidP="00693322">
            <w:hyperlink r:id="rId22" w:history="1">
              <w:r w:rsidRPr="002E1198">
                <w:rPr>
                  <w:rStyle w:val="Hyperlink"/>
                  <w:sz w:val="22"/>
                  <w:szCs w:val="22"/>
                </w:rPr>
                <w:t>http://s28025.edu35.ru</w:t>
              </w:r>
            </w:hyperlink>
          </w:p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Директор – Осипенко Елена Михайловна</w:t>
            </w:r>
          </w:p>
        </w:tc>
        <w:tc>
          <w:tcPr>
            <w:tcW w:w="2139" w:type="dxa"/>
          </w:tcPr>
          <w:p w:rsidR="000D7F20" w:rsidRPr="002E1198" w:rsidRDefault="000D7F20" w:rsidP="002E1198">
            <w:pPr>
              <w:jc w:val="center"/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(81751) 5-51-14</w:t>
            </w:r>
          </w:p>
        </w:tc>
      </w:tr>
      <w:tr w:rsidR="000D7F20" w:rsidTr="002E1198">
        <w:trPr>
          <w:trHeight w:val="54"/>
        </w:trPr>
        <w:tc>
          <w:tcPr>
            <w:tcW w:w="3600" w:type="dxa"/>
          </w:tcPr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муниципальное общеобразовательное учреждение «Чёбсарская школа»</w:t>
            </w:r>
          </w:p>
        </w:tc>
        <w:tc>
          <w:tcPr>
            <w:tcW w:w="4860" w:type="dxa"/>
          </w:tcPr>
          <w:p w:rsidR="000D7F20" w:rsidRPr="002E1198" w:rsidRDefault="000D7F20" w:rsidP="00693322">
            <w:r w:rsidRPr="002E1198">
              <w:rPr>
                <w:sz w:val="22"/>
                <w:szCs w:val="22"/>
              </w:rPr>
              <w:t xml:space="preserve">162580, Вологодская область, Шекснинский район, пос. Чебсара, пер. Краснораменский, д. 14 </w:t>
            </w:r>
          </w:p>
          <w:p w:rsidR="000D7F20" w:rsidRPr="002E1198" w:rsidRDefault="000D7F20" w:rsidP="00693322">
            <w:pPr>
              <w:rPr>
                <w:rStyle w:val="Hyperlink"/>
              </w:rPr>
            </w:pPr>
            <w:r w:rsidRPr="002E1198">
              <w:rPr>
                <w:sz w:val="22"/>
                <w:szCs w:val="22"/>
              </w:rPr>
              <w:t xml:space="preserve"> </w:t>
            </w:r>
            <w:hyperlink r:id="rId23" w:history="1">
              <w:r w:rsidRPr="002E1198">
                <w:rPr>
                  <w:rStyle w:val="Hyperlink"/>
                  <w:sz w:val="22"/>
                  <w:szCs w:val="22"/>
                </w:rPr>
                <w:t>http://s28002.edu35.ru</w:t>
              </w:r>
            </w:hyperlink>
          </w:p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Директор – Смирнов Дмитрий Николаевич</w:t>
            </w:r>
          </w:p>
        </w:tc>
        <w:tc>
          <w:tcPr>
            <w:tcW w:w="2139" w:type="dxa"/>
          </w:tcPr>
          <w:p w:rsidR="000D7F20" w:rsidRPr="002E1198" w:rsidRDefault="000D7F20" w:rsidP="002E1198">
            <w:pPr>
              <w:jc w:val="center"/>
            </w:pPr>
            <w:r w:rsidRPr="002E1198">
              <w:rPr>
                <w:sz w:val="22"/>
                <w:szCs w:val="22"/>
              </w:rPr>
              <w:t>(81751) 3-13-69</w:t>
            </w:r>
          </w:p>
          <w:p w:rsidR="000D7F20" w:rsidRPr="002E1198" w:rsidRDefault="000D7F20" w:rsidP="002E1198">
            <w:pPr>
              <w:jc w:val="center"/>
              <w:rPr>
                <w:b/>
                <w:bCs/>
              </w:rPr>
            </w:pPr>
          </w:p>
        </w:tc>
      </w:tr>
      <w:tr w:rsidR="000D7F20" w:rsidTr="002E1198">
        <w:trPr>
          <w:trHeight w:val="54"/>
        </w:trPr>
        <w:tc>
          <w:tcPr>
            <w:tcW w:w="3600" w:type="dxa"/>
          </w:tcPr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муниципальное общеобразовательное учреждение «Больше-Ивановская школа»</w:t>
            </w:r>
          </w:p>
        </w:tc>
        <w:tc>
          <w:tcPr>
            <w:tcW w:w="4860" w:type="dxa"/>
          </w:tcPr>
          <w:p w:rsidR="000D7F20" w:rsidRPr="002E1198" w:rsidRDefault="000D7F20" w:rsidP="00693322">
            <w:r w:rsidRPr="002E1198">
              <w:rPr>
                <w:sz w:val="22"/>
                <w:szCs w:val="22"/>
              </w:rPr>
              <w:t xml:space="preserve">162583, Вологодская область, Шекснинский район, д. Покровское, ул. Молодежная, д. 12 </w:t>
            </w:r>
          </w:p>
          <w:p w:rsidR="000D7F20" w:rsidRPr="002E1198" w:rsidRDefault="000D7F20" w:rsidP="00693322">
            <w:r w:rsidRPr="002E1198">
              <w:rPr>
                <w:rStyle w:val="Hyperlink"/>
                <w:sz w:val="22"/>
                <w:szCs w:val="22"/>
              </w:rPr>
              <w:t>http://</w:t>
            </w:r>
            <w:hyperlink r:id="rId24" w:tgtFrame="_blank" w:history="1">
              <w:r w:rsidRPr="002E1198">
                <w:rPr>
                  <w:rStyle w:val="Hyperlink"/>
                  <w:sz w:val="22"/>
                  <w:szCs w:val="22"/>
                </w:rPr>
                <w:t>s28011.edu35.ru</w:t>
              </w:r>
            </w:hyperlink>
          </w:p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Директор – Корчагина Наталья Леонидовна</w:t>
            </w:r>
          </w:p>
        </w:tc>
        <w:tc>
          <w:tcPr>
            <w:tcW w:w="2139" w:type="dxa"/>
          </w:tcPr>
          <w:p w:rsidR="000D7F20" w:rsidRPr="002E1198" w:rsidRDefault="000D7F20" w:rsidP="002E1198">
            <w:pPr>
              <w:jc w:val="center"/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(81751) 5-61-35</w:t>
            </w:r>
          </w:p>
        </w:tc>
      </w:tr>
      <w:tr w:rsidR="000D7F20" w:rsidTr="002E1198">
        <w:trPr>
          <w:trHeight w:val="54"/>
        </w:trPr>
        <w:tc>
          <w:tcPr>
            <w:tcW w:w="3600" w:type="dxa"/>
          </w:tcPr>
          <w:p w:rsidR="000D7F20" w:rsidRPr="002E1198" w:rsidRDefault="000D7F20" w:rsidP="00693322">
            <w:r w:rsidRPr="002E1198">
              <w:rPr>
                <w:sz w:val="22"/>
                <w:szCs w:val="22"/>
              </w:rPr>
              <w:t>муниципальное общеобразовательное учреждение «Слизовская школа»</w:t>
            </w:r>
          </w:p>
          <w:p w:rsidR="000D7F20" w:rsidRPr="002E1198" w:rsidRDefault="000D7F20" w:rsidP="00693322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0D7F20" w:rsidRPr="002E1198" w:rsidRDefault="000D7F20" w:rsidP="00693322">
            <w:r w:rsidRPr="002E1198">
              <w:rPr>
                <w:sz w:val="22"/>
                <w:szCs w:val="22"/>
              </w:rPr>
              <w:t xml:space="preserve">162564, Вологодская область, Шекснинский район, д. Слизово, д. 53 </w:t>
            </w:r>
          </w:p>
          <w:p w:rsidR="000D7F20" w:rsidRPr="002E1198" w:rsidRDefault="000D7F20" w:rsidP="00693322">
            <w:r w:rsidRPr="002E1198">
              <w:rPr>
                <w:rStyle w:val="Hyperlink"/>
                <w:sz w:val="22"/>
                <w:szCs w:val="22"/>
              </w:rPr>
              <w:t>http://</w:t>
            </w:r>
            <w:hyperlink r:id="rId25" w:tgtFrame="_blank" w:history="1">
              <w:r w:rsidRPr="002E1198">
                <w:rPr>
                  <w:rStyle w:val="Hyperlink"/>
                  <w:sz w:val="22"/>
                  <w:szCs w:val="22"/>
                </w:rPr>
                <w:t>s28013.edu35.ru</w:t>
              </w:r>
            </w:hyperlink>
          </w:p>
          <w:p w:rsidR="000D7F20" w:rsidRPr="002E1198" w:rsidRDefault="000D7F20" w:rsidP="00693322">
            <w:r w:rsidRPr="002E1198">
              <w:rPr>
                <w:sz w:val="22"/>
                <w:szCs w:val="22"/>
              </w:rPr>
              <w:t>Директор – Супонева Мария Владимировна</w:t>
            </w:r>
          </w:p>
          <w:p w:rsidR="000D7F20" w:rsidRPr="002E1198" w:rsidRDefault="000D7F20" w:rsidP="00693322">
            <w:pPr>
              <w:rPr>
                <w:b/>
                <w:bCs/>
              </w:rPr>
            </w:pPr>
          </w:p>
        </w:tc>
        <w:tc>
          <w:tcPr>
            <w:tcW w:w="2139" w:type="dxa"/>
          </w:tcPr>
          <w:p w:rsidR="000D7F20" w:rsidRPr="002E1198" w:rsidRDefault="000D7F20" w:rsidP="002E1198">
            <w:pPr>
              <w:jc w:val="center"/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(81751) 4-71-25</w:t>
            </w:r>
          </w:p>
        </w:tc>
      </w:tr>
      <w:tr w:rsidR="000D7F20" w:rsidTr="002E1198">
        <w:trPr>
          <w:trHeight w:val="54"/>
        </w:trPr>
        <w:tc>
          <w:tcPr>
            <w:tcW w:w="3600" w:type="dxa"/>
          </w:tcPr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муниципальное общеобразовательное учреждение «Шекснинская школа-интернат для обучающихся с ограниченными возможностями здоровья»</w:t>
            </w:r>
          </w:p>
        </w:tc>
        <w:tc>
          <w:tcPr>
            <w:tcW w:w="4860" w:type="dxa"/>
          </w:tcPr>
          <w:p w:rsidR="000D7F20" w:rsidRPr="002E1198" w:rsidRDefault="000D7F20" w:rsidP="00693322">
            <w:r w:rsidRPr="002E1198">
              <w:rPr>
                <w:sz w:val="22"/>
                <w:szCs w:val="22"/>
              </w:rPr>
              <w:t>162560, Вологодская область, Шекснинский район, пос. Шексна, ул. Гагарина,</w:t>
            </w:r>
            <w:r w:rsidRPr="002E1198">
              <w:rPr>
                <w:sz w:val="22"/>
                <w:szCs w:val="22"/>
                <w:lang w:val="en-US"/>
              </w:rPr>
              <w:t> </w:t>
            </w:r>
            <w:r w:rsidRPr="002E1198">
              <w:rPr>
                <w:sz w:val="22"/>
                <w:szCs w:val="22"/>
              </w:rPr>
              <w:t xml:space="preserve">д. 13 </w:t>
            </w:r>
          </w:p>
          <w:p w:rsidR="000D7F20" w:rsidRPr="002E1198" w:rsidRDefault="000D7F20" w:rsidP="00693322">
            <w:hyperlink r:id="rId26" w:history="1">
              <w:r w:rsidRPr="002E1198">
                <w:rPr>
                  <w:rStyle w:val="Hyperlink"/>
                  <w:sz w:val="22"/>
                  <w:szCs w:val="22"/>
                </w:rPr>
                <w:t>http://s28027.edu35.ru</w:t>
              </w:r>
            </w:hyperlink>
          </w:p>
          <w:p w:rsidR="000D7F20" w:rsidRPr="002E1198" w:rsidRDefault="000D7F20" w:rsidP="00693322">
            <w:pPr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Директор – Соколова Юлия Вадимовна</w:t>
            </w:r>
          </w:p>
        </w:tc>
        <w:tc>
          <w:tcPr>
            <w:tcW w:w="2139" w:type="dxa"/>
          </w:tcPr>
          <w:p w:rsidR="000D7F20" w:rsidRPr="002E1198" w:rsidRDefault="000D7F20" w:rsidP="002E1198">
            <w:pPr>
              <w:jc w:val="center"/>
              <w:rPr>
                <w:b/>
                <w:bCs/>
              </w:rPr>
            </w:pPr>
            <w:r w:rsidRPr="002E1198">
              <w:rPr>
                <w:sz w:val="22"/>
                <w:szCs w:val="22"/>
              </w:rPr>
              <w:t>(81751) 2-10-66</w:t>
            </w:r>
          </w:p>
        </w:tc>
      </w:tr>
    </w:tbl>
    <w:p w:rsidR="000D7F20" w:rsidRDefault="000D7F20" w:rsidP="0073386A">
      <w:pPr>
        <w:rPr>
          <w:sz w:val="26"/>
          <w:szCs w:val="26"/>
        </w:rPr>
      </w:pPr>
    </w:p>
    <w:p w:rsidR="000D7F20" w:rsidRDefault="000D7F20" w:rsidP="0073386A">
      <w:pPr>
        <w:rPr>
          <w:sz w:val="26"/>
          <w:szCs w:val="26"/>
        </w:rPr>
      </w:pPr>
    </w:p>
    <w:p w:rsidR="000D7F20" w:rsidRDefault="000D7F20" w:rsidP="0073386A">
      <w:pPr>
        <w:rPr>
          <w:sz w:val="26"/>
          <w:szCs w:val="26"/>
        </w:rPr>
      </w:pPr>
    </w:p>
    <w:p w:rsidR="000D7F20" w:rsidRDefault="000D7F20" w:rsidP="0073386A">
      <w:pPr>
        <w:rPr>
          <w:sz w:val="26"/>
          <w:szCs w:val="26"/>
        </w:rPr>
      </w:pPr>
    </w:p>
    <w:p w:rsidR="000D7F20" w:rsidRDefault="000D7F20" w:rsidP="0073386A">
      <w:pPr>
        <w:rPr>
          <w:sz w:val="26"/>
          <w:szCs w:val="26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p w:rsidR="000D7F20" w:rsidRDefault="000D7F20" w:rsidP="002B3296">
      <w:pPr>
        <w:tabs>
          <w:tab w:val="left" w:pos="7905"/>
        </w:tabs>
        <w:rPr>
          <w:sz w:val="20"/>
          <w:szCs w:val="20"/>
        </w:rPr>
      </w:pPr>
    </w:p>
    <w:sectPr w:rsidR="000D7F20" w:rsidSect="00AB0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F20" w:rsidRDefault="000D7F20" w:rsidP="0096685D">
      <w:r>
        <w:separator/>
      </w:r>
    </w:p>
  </w:endnote>
  <w:endnote w:type="continuationSeparator" w:id="0">
    <w:p w:rsidR="000D7F20" w:rsidRDefault="000D7F20" w:rsidP="00966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F20" w:rsidRDefault="000D7F20">
    <w:pPr>
      <w:pStyle w:val="Footer"/>
      <w:jc w:val="right"/>
    </w:pPr>
    <w:fldSimple w:instr="PAGE   \* MERGEFORMAT">
      <w:r>
        <w:rPr>
          <w:noProof/>
        </w:rPr>
        <w:t>20</w:t>
      </w:r>
    </w:fldSimple>
  </w:p>
  <w:p w:rsidR="000D7F20" w:rsidRDefault="000D7F2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F20" w:rsidRDefault="000D7F20">
    <w:pPr>
      <w:pStyle w:val="Footer"/>
      <w:jc w:val="right"/>
    </w:pPr>
  </w:p>
  <w:p w:rsidR="000D7F20" w:rsidRDefault="000D7F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F20" w:rsidRDefault="000D7F20" w:rsidP="0096685D">
      <w:r>
        <w:separator/>
      </w:r>
    </w:p>
  </w:footnote>
  <w:footnote w:type="continuationSeparator" w:id="0">
    <w:p w:rsidR="000D7F20" w:rsidRDefault="000D7F20" w:rsidP="009668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C08"/>
    <w:multiLevelType w:val="multilevel"/>
    <w:tmpl w:val="7B784D8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0FAE3B75"/>
    <w:multiLevelType w:val="hybridMultilevel"/>
    <w:tmpl w:val="B09621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704C0E"/>
    <w:multiLevelType w:val="multilevel"/>
    <w:tmpl w:val="78EEB3AC"/>
    <w:lvl w:ilvl="0">
      <w:start w:val="1"/>
      <w:numFmt w:val="decimal"/>
      <w:lvlText w:val="%1."/>
      <w:lvlJc w:val="left"/>
      <w:pPr>
        <w:ind w:left="1407" w:hanging="84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77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3">
    <w:nsid w:val="152E27D1"/>
    <w:multiLevelType w:val="multilevel"/>
    <w:tmpl w:val="09E6282C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7714431"/>
    <w:multiLevelType w:val="multilevel"/>
    <w:tmpl w:val="92BEFBD6"/>
    <w:lvl w:ilvl="0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3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80" w:hanging="2160"/>
      </w:pPr>
      <w:rPr>
        <w:rFonts w:cs="Times New Roman" w:hint="default"/>
      </w:rPr>
    </w:lvl>
  </w:abstractNum>
  <w:abstractNum w:abstractNumId="5">
    <w:nsid w:val="2B907B2A"/>
    <w:multiLevelType w:val="hybridMultilevel"/>
    <w:tmpl w:val="1F30D7A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A34315"/>
    <w:multiLevelType w:val="multilevel"/>
    <w:tmpl w:val="65A048C2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7">
    <w:nsid w:val="3C15442A"/>
    <w:multiLevelType w:val="hybridMultilevel"/>
    <w:tmpl w:val="8334F7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3875611"/>
    <w:multiLevelType w:val="hybridMultilevel"/>
    <w:tmpl w:val="3FD05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744857"/>
    <w:multiLevelType w:val="hybridMultilevel"/>
    <w:tmpl w:val="61348264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8AF677A"/>
    <w:multiLevelType w:val="multilevel"/>
    <w:tmpl w:val="75245F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59596F0E"/>
    <w:multiLevelType w:val="multilevel"/>
    <w:tmpl w:val="6EE0ED8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62EF2808"/>
    <w:multiLevelType w:val="hybridMultilevel"/>
    <w:tmpl w:val="D1B248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75A3C3E"/>
    <w:multiLevelType w:val="multilevel"/>
    <w:tmpl w:val="5B008C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7A7E0AB9"/>
    <w:multiLevelType w:val="hybridMultilevel"/>
    <w:tmpl w:val="1608A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7F5672"/>
    <w:multiLevelType w:val="hybridMultilevel"/>
    <w:tmpl w:val="F9B43764"/>
    <w:lvl w:ilvl="0" w:tplc="5352F35E">
      <w:start w:val="2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14"/>
  </w:num>
  <w:num w:numId="10">
    <w:abstractNumId w:val="10"/>
  </w:num>
  <w:num w:numId="11">
    <w:abstractNumId w:val="5"/>
  </w:num>
  <w:num w:numId="12">
    <w:abstractNumId w:val="13"/>
  </w:num>
  <w:num w:numId="13">
    <w:abstractNumId w:val="11"/>
  </w:num>
  <w:num w:numId="14">
    <w:abstractNumId w:val="0"/>
  </w:num>
  <w:num w:numId="15">
    <w:abstractNumId w:val="6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2E85"/>
    <w:rsid w:val="00000798"/>
    <w:rsid w:val="000026F0"/>
    <w:rsid w:val="00021995"/>
    <w:rsid w:val="00024CC9"/>
    <w:rsid w:val="00044F2E"/>
    <w:rsid w:val="000512E4"/>
    <w:rsid w:val="00055E8C"/>
    <w:rsid w:val="000A18CE"/>
    <w:rsid w:val="000D7F20"/>
    <w:rsid w:val="000E6BD1"/>
    <w:rsid w:val="000E74B7"/>
    <w:rsid w:val="000F109B"/>
    <w:rsid w:val="001069AE"/>
    <w:rsid w:val="00107FF6"/>
    <w:rsid w:val="0011081A"/>
    <w:rsid w:val="00121909"/>
    <w:rsid w:val="00134C97"/>
    <w:rsid w:val="00137752"/>
    <w:rsid w:val="00137A40"/>
    <w:rsid w:val="00155984"/>
    <w:rsid w:val="00170C7A"/>
    <w:rsid w:val="00182C60"/>
    <w:rsid w:val="00184EF3"/>
    <w:rsid w:val="00187436"/>
    <w:rsid w:val="00197DA2"/>
    <w:rsid w:val="001A0EF1"/>
    <w:rsid w:val="001A106F"/>
    <w:rsid w:val="001A37E8"/>
    <w:rsid w:val="001B1D19"/>
    <w:rsid w:val="001B31CC"/>
    <w:rsid w:val="001D5CCD"/>
    <w:rsid w:val="00220E3F"/>
    <w:rsid w:val="00247108"/>
    <w:rsid w:val="002726B8"/>
    <w:rsid w:val="00290747"/>
    <w:rsid w:val="0029735B"/>
    <w:rsid w:val="002A5597"/>
    <w:rsid w:val="002B2162"/>
    <w:rsid w:val="002B21AB"/>
    <w:rsid w:val="002B3296"/>
    <w:rsid w:val="002B507E"/>
    <w:rsid w:val="002D24A0"/>
    <w:rsid w:val="002D6D63"/>
    <w:rsid w:val="002E07FC"/>
    <w:rsid w:val="002E1198"/>
    <w:rsid w:val="002E48EE"/>
    <w:rsid w:val="002E754A"/>
    <w:rsid w:val="002F1902"/>
    <w:rsid w:val="00303FC5"/>
    <w:rsid w:val="003057C1"/>
    <w:rsid w:val="00322FF9"/>
    <w:rsid w:val="00323205"/>
    <w:rsid w:val="0034655F"/>
    <w:rsid w:val="00352F5C"/>
    <w:rsid w:val="00352F8C"/>
    <w:rsid w:val="00364927"/>
    <w:rsid w:val="003772FF"/>
    <w:rsid w:val="003819D3"/>
    <w:rsid w:val="003877CB"/>
    <w:rsid w:val="00393710"/>
    <w:rsid w:val="003A445B"/>
    <w:rsid w:val="003B474D"/>
    <w:rsid w:val="003B650A"/>
    <w:rsid w:val="003C2ECC"/>
    <w:rsid w:val="003C5D5D"/>
    <w:rsid w:val="003D2012"/>
    <w:rsid w:val="003E0E22"/>
    <w:rsid w:val="004029A4"/>
    <w:rsid w:val="004046AC"/>
    <w:rsid w:val="00405F0B"/>
    <w:rsid w:val="004110EF"/>
    <w:rsid w:val="00412C60"/>
    <w:rsid w:val="00415A6F"/>
    <w:rsid w:val="00422227"/>
    <w:rsid w:val="00424EE9"/>
    <w:rsid w:val="00447DCD"/>
    <w:rsid w:val="00451789"/>
    <w:rsid w:val="00453F9C"/>
    <w:rsid w:val="00461E7D"/>
    <w:rsid w:val="0046250E"/>
    <w:rsid w:val="0046319C"/>
    <w:rsid w:val="00467241"/>
    <w:rsid w:val="0047168F"/>
    <w:rsid w:val="00481D66"/>
    <w:rsid w:val="004B0551"/>
    <w:rsid w:val="004B295F"/>
    <w:rsid w:val="004B5ED2"/>
    <w:rsid w:val="004C7F98"/>
    <w:rsid w:val="004E5EF2"/>
    <w:rsid w:val="004E7F4D"/>
    <w:rsid w:val="004F63B7"/>
    <w:rsid w:val="004F7AF6"/>
    <w:rsid w:val="00502CC2"/>
    <w:rsid w:val="00511652"/>
    <w:rsid w:val="00511BE7"/>
    <w:rsid w:val="00531351"/>
    <w:rsid w:val="00534BC8"/>
    <w:rsid w:val="005435F0"/>
    <w:rsid w:val="00560E7A"/>
    <w:rsid w:val="00584D45"/>
    <w:rsid w:val="005A221A"/>
    <w:rsid w:val="005A4072"/>
    <w:rsid w:val="005A7669"/>
    <w:rsid w:val="005B3B51"/>
    <w:rsid w:val="005C2B31"/>
    <w:rsid w:val="005C774B"/>
    <w:rsid w:val="005F00BA"/>
    <w:rsid w:val="005F3042"/>
    <w:rsid w:val="006047F0"/>
    <w:rsid w:val="0060745B"/>
    <w:rsid w:val="0061672F"/>
    <w:rsid w:val="00623233"/>
    <w:rsid w:val="00630289"/>
    <w:rsid w:val="00645A34"/>
    <w:rsid w:val="00647926"/>
    <w:rsid w:val="006532E6"/>
    <w:rsid w:val="00672D76"/>
    <w:rsid w:val="00684D61"/>
    <w:rsid w:val="00693322"/>
    <w:rsid w:val="006B2344"/>
    <w:rsid w:val="006C0D7D"/>
    <w:rsid w:val="006C3663"/>
    <w:rsid w:val="006C4F3A"/>
    <w:rsid w:val="006D5425"/>
    <w:rsid w:val="006E0613"/>
    <w:rsid w:val="006E1588"/>
    <w:rsid w:val="006E21B6"/>
    <w:rsid w:val="006E32EB"/>
    <w:rsid w:val="006E3883"/>
    <w:rsid w:val="006F2AFE"/>
    <w:rsid w:val="00720237"/>
    <w:rsid w:val="007262AE"/>
    <w:rsid w:val="0073386A"/>
    <w:rsid w:val="00734253"/>
    <w:rsid w:val="00757B1F"/>
    <w:rsid w:val="00757DC0"/>
    <w:rsid w:val="00775E09"/>
    <w:rsid w:val="00787B88"/>
    <w:rsid w:val="007A4EBD"/>
    <w:rsid w:val="007A60CC"/>
    <w:rsid w:val="007B5A46"/>
    <w:rsid w:val="007C177D"/>
    <w:rsid w:val="007D4211"/>
    <w:rsid w:val="007E628A"/>
    <w:rsid w:val="00800EFB"/>
    <w:rsid w:val="00806AEB"/>
    <w:rsid w:val="00814C84"/>
    <w:rsid w:val="00832C8E"/>
    <w:rsid w:val="0086608A"/>
    <w:rsid w:val="00880087"/>
    <w:rsid w:val="008807F6"/>
    <w:rsid w:val="00882998"/>
    <w:rsid w:val="008905D5"/>
    <w:rsid w:val="008A0248"/>
    <w:rsid w:val="008B57D4"/>
    <w:rsid w:val="008B5B64"/>
    <w:rsid w:val="008B71D3"/>
    <w:rsid w:val="008B78E1"/>
    <w:rsid w:val="008C32C9"/>
    <w:rsid w:val="008C5B5F"/>
    <w:rsid w:val="008D2EA4"/>
    <w:rsid w:val="008D78BA"/>
    <w:rsid w:val="008D79A2"/>
    <w:rsid w:val="008D7EBC"/>
    <w:rsid w:val="008E2D62"/>
    <w:rsid w:val="008E2E85"/>
    <w:rsid w:val="008F0616"/>
    <w:rsid w:val="009040A3"/>
    <w:rsid w:val="00914CA9"/>
    <w:rsid w:val="0092283D"/>
    <w:rsid w:val="00924EB7"/>
    <w:rsid w:val="00926491"/>
    <w:rsid w:val="00932B2C"/>
    <w:rsid w:val="009339B6"/>
    <w:rsid w:val="00955D6F"/>
    <w:rsid w:val="0095752F"/>
    <w:rsid w:val="00961319"/>
    <w:rsid w:val="009652C7"/>
    <w:rsid w:val="0096685D"/>
    <w:rsid w:val="00973181"/>
    <w:rsid w:val="0098254C"/>
    <w:rsid w:val="0098406B"/>
    <w:rsid w:val="00986802"/>
    <w:rsid w:val="009A012A"/>
    <w:rsid w:val="009A5275"/>
    <w:rsid w:val="009A7E56"/>
    <w:rsid w:val="009B7471"/>
    <w:rsid w:val="009C30DA"/>
    <w:rsid w:val="009E6B1F"/>
    <w:rsid w:val="009F096B"/>
    <w:rsid w:val="009F379B"/>
    <w:rsid w:val="00A04542"/>
    <w:rsid w:val="00A11713"/>
    <w:rsid w:val="00A13495"/>
    <w:rsid w:val="00A14638"/>
    <w:rsid w:val="00A22102"/>
    <w:rsid w:val="00A2626B"/>
    <w:rsid w:val="00A26449"/>
    <w:rsid w:val="00A554AF"/>
    <w:rsid w:val="00A55C14"/>
    <w:rsid w:val="00A705AF"/>
    <w:rsid w:val="00A8685B"/>
    <w:rsid w:val="00A937EE"/>
    <w:rsid w:val="00A971CF"/>
    <w:rsid w:val="00AA5317"/>
    <w:rsid w:val="00AB074A"/>
    <w:rsid w:val="00AB26B1"/>
    <w:rsid w:val="00AB3D48"/>
    <w:rsid w:val="00AB4CB1"/>
    <w:rsid w:val="00AC64CE"/>
    <w:rsid w:val="00AC6636"/>
    <w:rsid w:val="00AC7267"/>
    <w:rsid w:val="00AE5DA1"/>
    <w:rsid w:val="00AE683E"/>
    <w:rsid w:val="00AF5234"/>
    <w:rsid w:val="00B24633"/>
    <w:rsid w:val="00B36746"/>
    <w:rsid w:val="00B573E5"/>
    <w:rsid w:val="00B80E00"/>
    <w:rsid w:val="00B86DD1"/>
    <w:rsid w:val="00B92B27"/>
    <w:rsid w:val="00BA133A"/>
    <w:rsid w:val="00BB03D5"/>
    <w:rsid w:val="00BD1A43"/>
    <w:rsid w:val="00BD5C2A"/>
    <w:rsid w:val="00BD622D"/>
    <w:rsid w:val="00BD78EF"/>
    <w:rsid w:val="00C043C7"/>
    <w:rsid w:val="00C253D6"/>
    <w:rsid w:val="00C34C37"/>
    <w:rsid w:val="00C36E8D"/>
    <w:rsid w:val="00C43AB0"/>
    <w:rsid w:val="00C56F62"/>
    <w:rsid w:val="00C57236"/>
    <w:rsid w:val="00C602DB"/>
    <w:rsid w:val="00C62F9E"/>
    <w:rsid w:val="00C65FBE"/>
    <w:rsid w:val="00C83C67"/>
    <w:rsid w:val="00C9311A"/>
    <w:rsid w:val="00C97590"/>
    <w:rsid w:val="00CB3DBC"/>
    <w:rsid w:val="00CE5DD4"/>
    <w:rsid w:val="00CF3DB2"/>
    <w:rsid w:val="00CF4B82"/>
    <w:rsid w:val="00CF4DA5"/>
    <w:rsid w:val="00D00527"/>
    <w:rsid w:val="00D00852"/>
    <w:rsid w:val="00D01912"/>
    <w:rsid w:val="00D05791"/>
    <w:rsid w:val="00D17A65"/>
    <w:rsid w:val="00D24456"/>
    <w:rsid w:val="00D25A6C"/>
    <w:rsid w:val="00D354BD"/>
    <w:rsid w:val="00D46E70"/>
    <w:rsid w:val="00D476CB"/>
    <w:rsid w:val="00D56AC9"/>
    <w:rsid w:val="00D666F9"/>
    <w:rsid w:val="00D801E8"/>
    <w:rsid w:val="00D806E1"/>
    <w:rsid w:val="00D81EAB"/>
    <w:rsid w:val="00D839C4"/>
    <w:rsid w:val="00D85301"/>
    <w:rsid w:val="00D86634"/>
    <w:rsid w:val="00D9039D"/>
    <w:rsid w:val="00D9539C"/>
    <w:rsid w:val="00DB4005"/>
    <w:rsid w:val="00DC3103"/>
    <w:rsid w:val="00DC33AB"/>
    <w:rsid w:val="00DD7FF2"/>
    <w:rsid w:val="00DF699C"/>
    <w:rsid w:val="00E012A9"/>
    <w:rsid w:val="00E10961"/>
    <w:rsid w:val="00E17F4F"/>
    <w:rsid w:val="00E216BB"/>
    <w:rsid w:val="00E30D9F"/>
    <w:rsid w:val="00E57DDD"/>
    <w:rsid w:val="00E62928"/>
    <w:rsid w:val="00E731B5"/>
    <w:rsid w:val="00E77CD9"/>
    <w:rsid w:val="00E87427"/>
    <w:rsid w:val="00E925D9"/>
    <w:rsid w:val="00E93200"/>
    <w:rsid w:val="00EB6AD9"/>
    <w:rsid w:val="00EC51E0"/>
    <w:rsid w:val="00ED20CC"/>
    <w:rsid w:val="00EE0A9F"/>
    <w:rsid w:val="00EE400C"/>
    <w:rsid w:val="00EE6AAD"/>
    <w:rsid w:val="00EF1127"/>
    <w:rsid w:val="00EF44DD"/>
    <w:rsid w:val="00F12A61"/>
    <w:rsid w:val="00F33F3F"/>
    <w:rsid w:val="00F37833"/>
    <w:rsid w:val="00F4730D"/>
    <w:rsid w:val="00F66569"/>
    <w:rsid w:val="00F7531C"/>
    <w:rsid w:val="00F8705B"/>
    <w:rsid w:val="00FA1412"/>
    <w:rsid w:val="00FA2894"/>
    <w:rsid w:val="00FB29B1"/>
    <w:rsid w:val="00FB2BB7"/>
    <w:rsid w:val="00FD2E50"/>
    <w:rsid w:val="00FE1CDD"/>
    <w:rsid w:val="00FE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C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1D6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1D66"/>
    <w:rPr>
      <w:rFonts w:ascii="Arial" w:hAnsi="Arial" w:cs="Arial"/>
      <w:b/>
      <w:bCs/>
      <w:color w:val="26282F"/>
      <w:sz w:val="26"/>
      <w:szCs w:val="26"/>
      <w:lang w:eastAsia="ru-RU"/>
    </w:rPr>
  </w:style>
  <w:style w:type="paragraph" w:styleId="ListParagraph">
    <w:name w:val="List Paragraph"/>
    <w:basedOn w:val="Normal"/>
    <w:uiPriority w:val="99"/>
    <w:qFormat/>
    <w:rsid w:val="003057C1"/>
    <w:pPr>
      <w:ind w:left="720"/>
      <w:contextualSpacing/>
    </w:pPr>
  </w:style>
  <w:style w:type="character" w:customStyle="1" w:styleId="BalloonTextChar">
    <w:name w:val="Balloon Text Char"/>
    <w:uiPriority w:val="99"/>
    <w:semiHidden/>
    <w:locked/>
    <w:rsid w:val="003057C1"/>
    <w:rPr>
      <w:rFonts w:ascii="Segoe UI" w:hAnsi="Segoe UI"/>
      <w:sz w:val="18"/>
      <w:lang w:eastAsia="ru-RU"/>
    </w:rPr>
  </w:style>
  <w:style w:type="paragraph" w:styleId="BalloonText">
    <w:name w:val="Balloon Text"/>
    <w:basedOn w:val="Normal"/>
    <w:link w:val="BalloonTextChar1"/>
    <w:uiPriority w:val="99"/>
    <w:semiHidden/>
    <w:rsid w:val="003057C1"/>
    <w:rPr>
      <w:rFonts w:ascii="Segoe UI" w:eastAsia="Calibri" w:hAnsi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AC64CE"/>
    <w:rPr>
      <w:rFonts w:ascii="Times New Roman" w:hAnsi="Times New Roman" w:cs="Times New Roman"/>
      <w:sz w:val="2"/>
    </w:rPr>
  </w:style>
  <w:style w:type="paragraph" w:customStyle="1" w:styleId="ConsPlusNormal">
    <w:name w:val="ConsPlusNormal"/>
    <w:uiPriority w:val="99"/>
    <w:rsid w:val="003057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3057C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3057C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">
    <w:name w:val="Гипертекстовая ссылка"/>
    <w:uiPriority w:val="99"/>
    <w:rsid w:val="003057C1"/>
    <w:rPr>
      <w:color w:val="106BBE"/>
    </w:rPr>
  </w:style>
  <w:style w:type="paragraph" w:customStyle="1" w:styleId="a0">
    <w:name w:val="Таблицы (моноширинный)"/>
    <w:basedOn w:val="Normal"/>
    <w:next w:val="Normal"/>
    <w:uiPriority w:val="99"/>
    <w:rsid w:val="008B71D3"/>
    <w:pPr>
      <w:widowControl w:val="0"/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locked/>
    <w:rsid w:val="0073386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ksna-edu@yandex.ru" TargetMode="External"/><Relationship Id="rId13" Type="http://schemas.openxmlformats.org/officeDocument/2006/relationships/footer" Target="footer2.xml"/><Relationship Id="rId18" Type="http://schemas.openxmlformats.org/officeDocument/2006/relationships/hyperlink" Target="http://s28005.edu35.ru" TargetMode="External"/><Relationship Id="rId26" Type="http://schemas.openxmlformats.org/officeDocument/2006/relationships/hyperlink" Target="http://s28027.edu35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28004.edu35.ru" TargetMode="External"/><Relationship Id="rId7" Type="http://schemas.openxmlformats.org/officeDocument/2006/relationships/hyperlink" Target="mailto:sheksna-edu@yandex.ru" TargetMode="External"/><Relationship Id="rId12" Type="http://schemas.openxmlformats.org/officeDocument/2006/relationships/footer" Target="footer1.xml"/><Relationship Id="rId17" Type="http://schemas.openxmlformats.org/officeDocument/2006/relationships/hyperlink" Target="http://s28003.edu35.ru" TargetMode="External"/><Relationship Id="rId25" Type="http://schemas.openxmlformats.org/officeDocument/2006/relationships/hyperlink" Target="http://s28013.edu35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28006.edu35.ru" TargetMode="External"/><Relationship Id="rId20" Type="http://schemas.openxmlformats.org/officeDocument/2006/relationships/hyperlink" Target="http://s28007.edu35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eksna-edu@yandex.ru" TargetMode="External"/><Relationship Id="rId24" Type="http://schemas.openxmlformats.org/officeDocument/2006/relationships/hyperlink" Target="http://s28011.edu35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28008.edu35.ru" TargetMode="External"/><Relationship Id="rId23" Type="http://schemas.openxmlformats.org/officeDocument/2006/relationships/hyperlink" Target="http://s28002.edu35.ru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kusheksna@yandex.ru" TargetMode="External"/><Relationship Id="rId19" Type="http://schemas.openxmlformats.org/officeDocument/2006/relationships/hyperlink" Target="http://s28021.edu35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s28001.edu35.ru" TargetMode="External"/><Relationship Id="rId22" Type="http://schemas.openxmlformats.org/officeDocument/2006/relationships/hyperlink" Target="http://s28025.edu35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961</TotalTime>
  <Pages>28</Pages>
  <Words>8042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Пустовалова Арина</cp:lastModifiedBy>
  <cp:revision>160</cp:revision>
  <cp:lastPrinted>2016-06-09T11:07:00Z</cp:lastPrinted>
  <dcterms:created xsi:type="dcterms:W3CDTF">2015-07-03T07:58:00Z</dcterms:created>
  <dcterms:modified xsi:type="dcterms:W3CDTF">2016-06-09T11:08:00Z</dcterms:modified>
</cp:coreProperties>
</file>